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24BA2E2"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r w:rsidR="003F4331" w:rsidRPr="003F4331">
              <w:rPr>
                <w:sz w:val="64"/>
              </w:rPr>
              <w:t>882</w:t>
            </w:r>
            <w:bookmarkEnd w:id="3"/>
            <w:r w:rsidRPr="00133525">
              <w:rPr>
                <w:sz w:val="64"/>
              </w:rPr>
              <w:t xml:space="preserve"> </w:t>
            </w:r>
            <w:r w:rsidRPr="004D3578">
              <w:t>V</w:t>
            </w:r>
            <w:bookmarkStart w:id="4" w:name="specVersion"/>
            <w:r w:rsidR="002C4A18">
              <w:t>0.</w:t>
            </w:r>
            <w:r w:rsidR="00721785">
              <w:t>3</w:t>
            </w:r>
            <w:r w:rsidR="002C4A18">
              <w:t>.</w:t>
            </w:r>
            <w:bookmarkEnd w:id="4"/>
            <w:r w:rsidR="00864D2C">
              <w:t>0</w:t>
            </w:r>
            <w:r w:rsidRPr="004D3578">
              <w:t xml:space="preserve"> </w:t>
            </w:r>
            <w:r w:rsidRPr="00133525">
              <w:rPr>
                <w:sz w:val="32"/>
              </w:rPr>
              <w:t>(</w:t>
            </w:r>
            <w:r w:rsidR="00313D13">
              <w:rPr>
                <w:sz w:val="32"/>
              </w:rPr>
              <w:t>2022-</w:t>
            </w:r>
            <w:r w:rsidR="00721785">
              <w:rPr>
                <w:sz w:val="32"/>
              </w:rPr>
              <w:t>1</w:t>
            </w:r>
            <w:r w:rsidR="00313D13">
              <w:rPr>
                <w:sz w:val="32"/>
              </w:rPr>
              <w:t>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bookmarkEnd w:id="6"/>
          <w:p w14:paraId="09B7B11D" w14:textId="264EF222" w:rsidR="001910D3" w:rsidRPr="001910D3" w:rsidRDefault="00E007F7" w:rsidP="00B8667F">
            <w:pPr>
              <w:pStyle w:val="ZT"/>
              <w:framePr w:wrap="auto" w:hAnchor="text" w:yAlign="inline"/>
            </w:pPr>
            <w:r w:rsidRPr="00E007F7">
              <w:t>Study on personal IoT networks security aspects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820469A" w14:textId="5EBAFC4E" w:rsidR="00213136" w:rsidRDefault="009E0461">
      <w:pPr>
        <w:pStyle w:val="TOC1"/>
        <w:rPr>
          <w:rFonts w:asciiTheme="minorHAnsi" w:hAnsiTheme="minorHAnsi" w:cstheme="minorBidi"/>
          <w:kern w:val="2"/>
          <w:sz w:val="21"/>
          <w:szCs w:val="22"/>
          <w:lang w:val="en-US" w:eastAsia="zh-CN"/>
        </w:rPr>
      </w:pPr>
      <w:r>
        <w:fldChar w:fldCharType="begin"/>
      </w:r>
      <w:r>
        <w:instrText xml:space="preserve"> TOC \o </w:instrText>
      </w:r>
      <w:r>
        <w:fldChar w:fldCharType="separate"/>
      </w:r>
      <w:r w:rsidR="00213136">
        <w:t>Foreword</w:t>
      </w:r>
      <w:r w:rsidR="00213136">
        <w:tab/>
      </w:r>
      <w:r w:rsidR="00213136">
        <w:fldChar w:fldCharType="begin"/>
      </w:r>
      <w:r w:rsidR="00213136">
        <w:instrText xml:space="preserve"> PAGEREF _Toc116913419 \h </w:instrText>
      </w:r>
      <w:r w:rsidR="00213136">
        <w:fldChar w:fldCharType="separate"/>
      </w:r>
      <w:r w:rsidR="00213136">
        <w:t>4</w:t>
      </w:r>
      <w:r w:rsidR="00213136">
        <w:fldChar w:fldCharType="end"/>
      </w:r>
    </w:p>
    <w:p w14:paraId="39417436" w14:textId="76843D25" w:rsidR="00213136" w:rsidRDefault="00213136">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_Toc116913420 \h </w:instrText>
      </w:r>
      <w:r>
        <w:fldChar w:fldCharType="separate"/>
      </w:r>
      <w:r>
        <w:t>6</w:t>
      </w:r>
      <w:r>
        <w:fldChar w:fldCharType="end"/>
      </w:r>
    </w:p>
    <w:p w14:paraId="1F141589" w14:textId="6DE5940E" w:rsidR="00213136" w:rsidRDefault="00213136">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_Toc116913421 \h </w:instrText>
      </w:r>
      <w:r>
        <w:fldChar w:fldCharType="separate"/>
      </w:r>
      <w:r>
        <w:t>6</w:t>
      </w:r>
      <w:r>
        <w:fldChar w:fldCharType="end"/>
      </w:r>
    </w:p>
    <w:p w14:paraId="608ADB0B" w14:textId="06072400" w:rsidR="00213136" w:rsidRDefault="00213136">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_Toc116913422 \h </w:instrText>
      </w:r>
      <w:r>
        <w:fldChar w:fldCharType="separate"/>
      </w:r>
      <w:r>
        <w:t>6</w:t>
      </w:r>
      <w:r>
        <w:fldChar w:fldCharType="end"/>
      </w:r>
    </w:p>
    <w:p w14:paraId="4A0230A1" w14:textId="37319F6A" w:rsidR="00213136" w:rsidRDefault="00213136">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_Toc116913423 \h </w:instrText>
      </w:r>
      <w:r>
        <w:fldChar w:fldCharType="separate"/>
      </w:r>
      <w:r>
        <w:t>6</w:t>
      </w:r>
      <w:r>
        <w:fldChar w:fldCharType="end"/>
      </w:r>
    </w:p>
    <w:p w14:paraId="51105F16" w14:textId="44660A72" w:rsidR="00213136" w:rsidRDefault="00213136">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_Toc116913424 \h </w:instrText>
      </w:r>
      <w:r>
        <w:fldChar w:fldCharType="separate"/>
      </w:r>
      <w:r>
        <w:t>7</w:t>
      </w:r>
      <w:r>
        <w:fldChar w:fldCharType="end"/>
      </w:r>
    </w:p>
    <w:p w14:paraId="7C1CBD95" w14:textId="08EECB64" w:rsidR="00213136" w:rsidRDefault="00213136">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_Toc116913425 \h </w:instrText>
      </w:r>
      <w:r>
        <w:fldChar w:fldCharType="separate"/>
      </w:r>
      <w:r>
        <w:t>7</w:t>
      </w:r>
      <w:r>
        <w:fldChar w:fldCharType="end"/>
      </w:r>
    </w:p>
    <w:p w14:paraId="75A20139" w14:textId="1D5500E9" w:rsidR="00213136" w:rsidRDefault="00213136">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_Toc116913426 \h </w:instrText>
      </w:r>
      <w:r>
        <w:fldChar w:fldCharType="separate"/>
      </w:r>
      <w:r>
        <w:t>7</w:t>
      </w:r>
      <w:r>
        <w:fldChar w:fldCharType="end"/>
      </w:r>
    </w:p>
    <w:p w14:paraId="6315F0E6" w14:textId="4ED9E0A8" w:rsidR="00213136" w:rsidRDefault="00213136">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Authentication and authorization for PINE</w:t>
      </w:r>
      <w:r>
        <w:tab/>
      </w:r>
      <w:r>
        <w:fldChar w:fldCharType="begin"/>
      </w:r>
      <w:r>
        <w:instrText xml:space="preserve"> PAGEREF _Toc116913427 \h </w:instrText>
      </w:r>
      <w:r>
        <w:fldChar w:fldCharType="separate"/>
      </w:r>
      <w:r>
        <w:t>7</w:t>
      </w:r>
      <w:r>
        <w:fldChar w:fldCharType="end"/>
      </w:r>
    </w:p>
    <w:p w14:paraId="5BC797DF" w14:textId="5777841A" w:rsidR="00213136" w:rsidRDefault="00213136">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_Toc116913428 \h </w:instrText>
      </w:r>
      <w:r>
        <w:fldChar w:fldCharType="separate"/>
      </w:r>
      <w:r>
        <w:t>7</w:t>
      </w:r>
      <w:r>
        <w:fldChar w:fldCharType="end"/>
      </w:r>
    </w:p>
    <w:p w14:paraId="131A2A92" w14:textId="623B80A1" w:rsidR="00213136" w:rsidRDefault="00213136">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_Toc116913429 \h </w:instrText>
      </w:r>
      <w:r>
        <w:fldChar w:fldCharType="separate"/>
      </w:r>
      <w:r>
        <w:t>7</w:t>
      </w:r>
      <w:r>
        <w:fldChar w:fldCharType="end"/>
      </w:r>
    </w:p>
    <w:p w14:paraId="6DDFCD5F" w14:textId="1068F3FD" w:rsidR="00213136" w:rsidRDefault="00213136">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_Toc116913430 \h </w:instrText>
      </w:r>
      <w:r>
        <w:fldChar w:fldCharType="separate"/>
      </w:r>
      <w:r>
        <w:t>7</w:t>
      </w:r>
      <w:r>
        <w:fldChar w:fldCharType="end"/>
      </w:r>
    </w:p>
    <w:p w14:paraId="3DD6A767" w14:textId="11146C45" w:rsidR="00213136" w:rsidRDefault="00213136">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Authorization of PIN capabilities</w:t>
      </w:r>
      <w:r>
        <w:tab/>
      </w:r>
      <w:r>
        <w:fldChar w:fldCharType="begin"/>
      </w:r>
      <w:r>
        <w:instrText xml:space="preserve"> PAGEREF _Toc116913431 \h </w:instrText>
      </w:r>
      <w:r>
        <w:fldChar w:fldCharType="separate"/>
      </w:r>
      <w:r>
        <w:t>8</w:t>
      </w:r>
      <w:r>
        <w:fldChar w:fldCharType="end"/>
      </w:r>
    </w:p>
    <w:p w14:paraId="6EE0F7DA" w14:textId="7281FB3D" w:rsidR="00213136" w:rsidRDefault="00213136">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_Toc116913432 \h </w:instrText>
      </w:r>
      <w:r>
        <w:fldChar w:fldCharType="separate"/>
      </w:r>
      <w:r>
        <w:t>8</w:t>
      </w:r>
      <w:r>
        <w:fldChar w:fldCharType="end"/>
      </w:r>
    </w:p>
    <w:p w14:paraId="47915371" w14:textId="12E551F8" w:rsidR="00213136" w:rsidRDefault="00213136">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_Toc116913433 \h </w:instrText>
      </w:r>
      <w:r>
        <w:fldChar w:fldCharType="separate"/>
      </w:r>
      <w:r>
        <w:t>8</w:t>
      </w:r>
      <w:r>
        <w:fldChar w:fldCharType="end"/>
      </w:r>
    </w:p>
    <w:p w14:paraId="2D3AE999" w14:textId="201766F1" w:rsidR="00213136" w:rsidRDefault="00213136">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_Toc116913434 \h </w:instrText>
      </w:r>
      <w:r>
        <w:fldChar w:fldCharType="separate"/>
      </w:r>
      <w:r>
        <w:t>8</w:t>
      </w:r>
      <w:r>
        <w:fldChar w:fldCharType="end"/>
      </w:r>
    </w:p>
    <w:p w14:paraId="48205A5D" w14:textId="79771EC1" w:rsidR="00213136" w:rsidRDefault="00213136">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_Toc116913435 \h </w:instrText>
      </w:r>
      <w:r>
        <w:fldChar w:fldCharType="separate"/>
      </w:r>
      <w:r>
        <w:t>8</w:t>
      </w:r>
      <w:r>
        <w:fldChar w:fldCharType="end"/>
      </w:r>
    </w:p>
    <w:p w14:paraId="1C377C14" w14:textId="29637A4D" w:rsidR="00213136" w:rsidRDefault="00213136">
      <w:pPr>
        <w:pStyle w:val="TOC2"/>
        <w:rPr>
          <w:rFonts w:asciiTheme="minorHAnsi" w:hAnsiTheme="minorHAnsi" w:cstheme="minorBidi"/>
          <w:kern w:val="2"/>
          <w:sz w:val="21"/>
          <w:szCs w:val="22"/>
          <w:lang w:val="en-US" w:eastAsia="zh-CN"/>
        </w:rPr>
      </w:pPr>
      <w:r w:rsidRPr="00B93637">
        <w:rPr>
          <w:rFonts w:eastAsia="宋体"/>
        </w:rPr>
        <w:t>6.1</w:t>
      </w:r>
      <w:r>
        <w:rPr>
          <w:rFonts w:asciiTheme="minorHAnsi" w:hAnsiTheme="minorHAnsi" w:cstheme="minorBidi"/>
          <w:kern w:val="2"/>
          <w:sz w:val="21"/>
          <w:szCs w:val="22"/>
          <w:lang w:val="en-US" w:eastAsia="zh-CN"/>
        </w:rPr>
        <w:tab/>
      </w:r>
      <w:r w:rsidRPr="00B93637">
        <w:rPr>
          <w:rFonts w:eastAsia="宋体"/>
        </w:rPr>
        <w:t>Mapping of solutions to key issues</w:t>
      </w:r>
      <w:r>
        <w:tab/>
      </w:r>
      <w:r>
        <w:fldChar w:fldCharType="begin"/>
      </w:r>
      <w:r>
        <w:instrText xml:space="preserve"> PAGEREF _Toc116913436 \h </w:instrText>
      </w:r>
      <w:r>
        <w:fldChar w:fldCharType="separate"/>
      </w:r>
      <w:r>
        <w:t>8</w:t>
      </w:r>
      <w:r>
        <w:fldChar w:fldCharType="end"/>
      </w:r>
    </w:p>
    <w:p w14:paraId="179FBA06" w14:textId="6B5CBA47" w:rsidR="00213136" w:rsidRDefault="00213136">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#1: PINE authentication and authorization</w:t>
      </w:r>
      <w:r>
        <w:tab/>
      </w:r>
      <w:r>
        <w:fldChar w:fldCharType="begin"/>
      </w:r>
      <w:r>
        <w:instrText xml:space="preserve"> PAGEREF _Toc116913437 \h </w:instrText>
      </w:r>
      <w:r>
        <w:fldChar w:fldCharType="separate"/>
      </w:r>
      <w:r>
        <w:t>8</w:t>
      </w:r>
      <w:r>
        <w:fldChar w:fldCharType="end"/>
      </w:r>
    </w:p>
    <w:p w14:paraId="65B038D7" w14:textId="6F7B293E" w:rsidR="00213136" w:rsidRDefault="00213136">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Introduction</w:t>
      </w:r>
      <w:r>
        <w:tab/>
      </w:r>
      <w:r>
        <w:fldChar w:fldCharType="begin"/>
      </w:r>
      <w:r>
        <w:instrText xml:space="preserve"> PAGEREF _Toc116913438 \h </w:instrText>
      </w:r>
      <w:r>
        <w:fldChar w:fldCharType="separate"/>
      </w:r>
      <w:r>
        <w:t>8</w:t>
      </w:r>
      <w:r>
        <w:fldChar w:fldCharType="end"/>
      </w:r>
    </w:p>
    <w:p w14:paraId="348186F1" w14:textId="6A1C04A5" w:rsidR="00213136" w:rsidRDefault="00213136">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_Toc116913439 \h </w:instrText>
      </w:r>
      <w:r>
        <w:fldChar w:fldCharType="separate"/>
      </w:r>
      <w:r>
        <w:t>9</w:t>
      </w:r>
      <w:r>
        <w:fldChar w:fldCharType="end"/>
      </w:r>
    </w:p>
    <w:p w14:paraId="6822A889" w14:textId="72CE9444" w:rsidR="00213136" w:rsidRDefault="00213136">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Evaluation</w:t>
      </w:r>
      <w:r>
        <w:tab/>
      </w:r>
      <w:r>
        <w:fldChar w:fldCharType="begin"/>
      </w:r>
      <w:r>
        <w:instrText xml:space="preserve"> PAGEREF _Toc116913440 \h </w:instrText>
      </w:r>
      <w:r>
        <w:fldChar w:fldCharType="separate"/>
      </w:r>
      <w:r>
        <w:t>9</w:t>
      </w:r>
      <w:r>
        <w:fldChar w:fldCharType="end"/>
      </w:r>
    </w:p>
    <w:p w14:paraId="14A87992" w14:textId="048A2A84" w:rsidR="00213136" w:rsidRDefault="00213136">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Solution #2: Authentication and authorization for PINE</w:t>
      </w:r>
      <w:r>
        <w:tab/>
      </w:r>
      <w:r>
        <w:fldChar w:fldCharType="begin"/>
      </w:r>
      <w:r>
        <w:instrText xml:space="preserve"> PAGEREF _Toc116913441 \h </w:instrText>
      </w:r>
      <w:r>
        <w:fldChar w:fldCharType="separate"/>
      </w:r>
      <w:r>
        <w:t>10</w:t>
      </w:r>
      <w:r>
        <w:fldChar w:fldCharType="end"/>
      </w:r>
    </w:p>
    <w:p w14:paraId="1E4C9BCD" w14:textId="36C0CD50" w:rsidR="00213136" w:rsidRDefault="00213136">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Introduction</w:t>
      </w:r>
      <w:r>
        <w:tab/>
      </w:r>
      <w:r>
        <w:fldChar w:fldCharType="begin"/>
      </w:r>
      <w:r>
        <w:instrText xml:space="preserve"> PAGEREF _Toc116913442 \h </w:instrText>
      </w:r>
      <w:r>
        <w:fldChar w:fldCharType="separate"/>
      </w:r>
      <w:r>
        <w:t>10</w:t>
      </w:r>
      <w:r>
        <w:fldChar w:fldCharType="end"/>
      </w:r>
    </w:p>
    <w:p w14:paraId="7C01BF11" w14:textId="2888B283" w:rsidR="00213136" w:rsidRDefault="00213136">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_Toc116913443 \h </w:instrText>
      </w:r>
      <w:r>
        <w:fldChar w:fldCharType="separate"/>
      </w:r>
      <w:r>
        <w:t>10</w:t>
      </w:r>
      <w:r>
        <w:fldChar w:fldCharType="end"/>
      </w:r>
    </w:p>
    <w:p w14:paraId="6A0BE6D6" w14:textId="61FE6082" w:rsidR="00213136" w:rsidRDefault="00213136">
      <w:pPr>
        <w:pStyle w:val="TOC3"/>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Evaluation</w:t>
      </w:r>
      <w:r>
        <w:tab/>
      </w:r>
      <w:r>
        <w:fldChar w:fldCharType="begin"/>
      </w:r>
      <w:r>
        <w:instrText xml:space="preserve"> PAGEREF _Toc116913444 \h </w:instrText>
      </w:r>
      <w:r>
        <w:fldChar w:fldCharType="separate"/>
      </w:r>
      <w:r>
        <w:t>11</w:t>
      </w:r>
      <w:r>
        <w:fldChar w:fldCharType="end"/>
      </w:r>
    </w:p>
    <w:p w14:paraId="65A37CBA" w14:textId="2C00EAAA" w:rsidR="00213136" w:rsidRDefault="00213136">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Solution #3: Authentication for PIN elements involving SMF</w:t>
      </w:r>
      <w:r>
        <w:tab/>
      </w:r>
      <w:r>
        <w:fldChar w:fldCharType="begin"/>
      </w:r>
      <w:r>
        <w:instrText xml:space="preserve"> PAGEREF _Toc116913445 \h </w:instrText>
      </w:r>
      <w:r>
        <w:fldChar w:fldCharType="separate"/>
      </w:r>
      <w:r>
        <w:t>11</w:t>
      </w:r>
      <w:r>
        <w:fldChar w:fldCharType="end"/>
      </w:r>
    </w:p>
    <w:p w14:paraId="4BF4D55E" w14:textId="6F944190" w:rsidR="00213136" w:rsidRDefault="00213136">
      <w:pPr>
        <w:pStyle w:val="TOC3"/>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Introduction</w:t>
      </w:r>
      <w:r>
        <w:tab/>
      </w:r>
      <w:r>
        <w:fldChar w:fldCharType="begin"/>
      </w:r>
      <w:r>
        <w:instrText xml:space="preserve"> PAGEREF _Toc116913446 \h </w:instrText>
      </w:r>
      <w:r>
        <w:fldChar w:fldCharType="separate"/>
      </w:r>
      <w:r>
        <w:t>11</w:t>
      </w:r>
      <w:r>
        <w:fldChar w:fldCharType="end"/>
      </w:r>
    </w:p>
    <w:p w14:paraId="0AAA6346" w14:textId="5CCD4D03" w:rsidR="00213136" w:rsidRDefault="00213136">
      <w:pPr>
        <w:pStyle w:val="TOC3"/>
        <w:rPr>
          <w:rFonts w:asciiTheme="minorHAnsi" w:hAnsiTheme="minorHAnsi" w:cstheme="minorBidi"/>
          <w:kern w:val="2"/>
          <w:sz w:val="21"/>
          <w:szCs w:val="22"/>
          <w:lang w:val="en-US" w:eastAsia="zh-CN"/>
        </w:rPr>
      </w:pPr>
      <w:r>
        <w:t>6.4.2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_Toc116913447 \h </w:instrText>
      </w:r>
      <w:r>
        <w:fldChar w:fldCharType="separate"/>
      </w:r>
      <w:r>
        <w:t>11</w:t>
      </w:r>
      <w:r>
        <w:fldChar w:fldCharType="end"/>
      </w:r>
    </w:p>
    <w:p w14:paraId="45AF2C07" w14:textId="4D0E07D5" w:rsidR="00213136" w:rsidRDefault="00213136">
      <w:pPr>
        <w:pStyle w:val="TOC3"/>
        <w:rPr>
          <w:rFonts w:asciiTheme="minorHAnsi" w:hAnsiTheme="minorHAnsi" w:cstheme="minorBidi"/>
          <w:kern w:val="2"/>
          <w:sz w:val="21"/>
          <w:szCs w:val="22"/>
          <w:lang w:val="en-US" w:eastAsia="zh-CN"/>
        </w:rPr>
      </w:pPr>
      <w:r>
        <w:t>6.4.3</w:t>
      </w:r>
      <w:r>
        <w:rPr>
          <w:rFonts w:asciiTheme="minorHAnsi" w:hAnsiTheme="minorHAnsi" w:cstheme="minorBidi"/>
          <w:kern w:val="2"/>
          <w:sz w:val="21"/>
          <w:szCs w:val="22"/>
          <w:lang w:val="en-US" w:eastAsia="zh-CN"/>
        </w:rPr>
        <w:tab/>
      </w:r>
      <w:r>
        <w:t>Evaluation</w:t>
      </w:r>
      <w:r>
        <w:tab/>
      </w:r>
      <w:r>
        <w:fldChar w:fldCharType="begin"/>
      </w:r>
      <w:r>
        <w:instrText xml:space="preserve"> PAGEREF _Toc116913448 \h </w:instrText>
      </w:r>
      <w:r>
        <w:fldChar w:fldCharType="separate"/>
      </w:r>
      <w:r>
        <w:t>13</w:t>
      </w:r>
      <w:r>
        <w:fldChar w:fldCharType="end"/>
      </w:r>
    </w:p>
    <w:p w14:paraId="6C38D9D6" w14:textId="708CDD46" w:rsidR="00213136" w:rsidRDefault="00213136">
      <w:pPr>
        <w:pStyle w:val="TOC2"/>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Solution #4: PEGC/PEMC and PINE Authentication and Authorization</w:t>
      </w:r>
      <w:r>
        <w:tab/>
      </w:r>
      <w:r>
        <w:fldChar w:fldCharType="begin"/>
      </w:r>
      <w:r>
        <w:instrText xml:space="preserve"> PAGEREF _Toc116913449 \h </w:instrText>
      </w:r>
      <w:r>
        <w:fldChar w:fldCharType="separate"/>
      </w:r>
      <w:r>
        <w:t>13</w:t>
      </w:r>
      <w:r>
        <w:fldChar w:fldCharType="end"/>
      </w:r>
    </w:p>
    <w:p w14:paraId="5C09EA04" w14:textId="0C677500" w:rsidR="00213136" w:rsidRDefault="00213136">
      <w:pPr>
        <w:pStyle w:val="TOC3"/>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Introduction</w:t>
      </w:r>
      <w:r>
        <w:tab/>
      </w:r>
      <w:r>
        <w:fldChar w:fldCharType="begin"/>
      </w:r>
      <w:r>
        <w:instrText xml:space="preserve"> PAGEREF _Toc116913450 \h </w:instrText>
      </w:r>
      <w:r>
        <w:fldChar w:fldCharType="separate"/>
      </w:r>
      <w:r>
        <w:t>13</w:t>
      </w:r>
      <w:r>
        <w:fldChar w:fldCharType="end"/>
      </w:r>
    </w:p>
    <w:p w14:paraId="03637E4A" w14:textId="631BE2F2" w:rsidR="00213136" w:rsidRDefault="00213136">
      <w:pPr>
        <w:pStyle w:val="TOC3"/>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_Toc116913451 \h </w:instrText>
      </w:r>
      <w:r>
        <w:fldChar w:fldCharType="separate"/>
      </w:r>
      <w:r>
        <w:t>13</w:t>
      </w:r>
      <w:r>
        <w:fldChar w:fldCharType="end"/>
      </w:r>
    </w:p>
    <w:p w14:paraId="1AF08067" w14:textId="5E9704C4" w:rsidR="00213136" w:rsidRDefault="00213136">
      <w:pPr>
        <w:pStyle w:val="TOC4"/>
        <w:rPr>
          <w:rFonts w:asciiTheme="minorHAnsi" w:hAnsiTheme="minorHAnsi" w:cstheme="minorBidi"/>
          <w:kern w:val="2"/>
          <w:sz w:val="21"/>
          <w:szCs w:val="22"/>
          <w:lang w:val="en-US" w:eastAsia="zh-CN"/>
        </w:rPr>
      </w:pPr>
      <w:r>
        <w:t>6.5.2.1</w:t>
      </w:r>
      <w:r>
        <w:rPr>
          <w:rFonts w:asciiTheme="minorHAnsi" w:hAnsiTheme="minorHAnsi" w:cstheme="minorBidi"/>
          <w:kern w:val="2"/>
          <w:sz w:val="21"/>
          <w:szCs w:val="22"/>
          <w:lang w:val="en-US" w:eastAsia="zh-CN"/>
        </w:rPr>
        <w:tab/>
      </w:r>
      <w:r>
        <w:t>General</w:t>
      </w:r>
      <w:r>
        <w:tab/>
      </w:r>
      <w:r>
        <w:fldChar w:fldCharType="begin"/>
      </w:r>
      <w:r>
        <w:instrText xml:space="preserve"> PAGEREF _Toc116913452 \h </w:instrText>
      </w:r>
      <w:r>
        <w:fldChar w:fldCharType="separate"/>
      </w:r>
      <w:r>
        <w:t>13</w:t>
      </w:r>
      <w:r>
        <w:fldChar w:fldCharType="end"/>
      </w:r>
    </w:p>
    <w:p w14:paraId="177AA6A5" w14:textId="53333A47" w:rsidR="00213136" w:rsidRDefault="00213136">
      <w:pPr>
        <w:pStyle w:val="TOC4"/>
        <w:rPr>
          <w:rFonts w:asciiTheme="minorHAnsi" w:hAnsiTheme="minorHAnsi" w:cstheme="minorBidi"/>
          <w:kern w:val="2"/>
          <w:sz w:val="21"/>
          <w:szCs w:val="22"/>
          <w:lang w:val="en-US" w:eastAsia="zh-CN"/>
        </w:rPr>
      </w:pPr>
      <w:r>
        <w:t>6.5.2.2</w:t>
      </w:r>
      <w:r>
        <w:rPr>
          <w:rFonts w:asciiTheme="minorHAnsi" w:hAnsiTheme="minorHAnsi" w:cstheme="minorBidi"/>
          <w:kern w:val="2"/>
          <w:sz w:val="21"/>
          <w:szCs w:val="22"/>
          <w:lang w:val="en-US" w:eastAsia="zh-CN"/>
        </w:rPr>
        <w:tab/>
      </w:r>
      <w:r>
        <w:t xml:space="preserve"> PEGC/PEMC authentication and/or authorization procedure</w:t>
      </w:r>
      <w:r>
        <w:tab/>
      </w:r>
      <w:r>
        <w:fldChar w:fldCharType="begin"/>
      </w:r>
      <w:r>
        <w:instrText xml:space="preserve"> PAGEREF _Toc116913453 \h </w:instrText>
      </w:r>
      <w:r>
        <w:fldChar w:fldCharType="separate"/>
      </w:r>
      <w:r>
        <w:t>13</w:t>
      </w:r>
      <w:r>
        <w:fldChar w:fldCharType="end"/>
      </w:r>
    </w:p>
    <w:p w14:paraId="5757B665" w14:textId="4818EFFC" w:rsidR="00213136" w:rsidRDefault="00213136">
      <w:pPr>
        <w:pStyle w:val="TOC4"/>
        <w:rPr>
          <w:rFonts w:asciiTheme="minorHAnsi" w:hAnsiTheme="minorHAnsi" w:cstheme="minorBidi"/>
          <w:kern w:val="2"/>
          <w:sz w:val="21"/>
          <w:szCs w:val="22"/>
          <w:lang w:val="en-US" w:eastAsia="zh-CN"/>
        </w:rPr>
      </w:pPr>
      <w:r>
        <w:t>6.5.2.2</w:t>
      </w:r>
      <w:r>
        <w:rPr>
          <w:rFonts w:asciiTheme="minorHAnsi" w:hAnsiTheme="minorHAnsi" w:cstheme="minorBidi"/>
          <w:kern w:val="2"/>
          <w:sz w:val="21"/>
          <w:szCs w:val="22"/>
          <w:lang w:val="en-US" w:eastAsia="zh-CN"/>
        </w:rPr>
        <w:tab/>
      </w:r>
      <w:r>
        <w:t xml:space="preserve"> PINE authentication and/or authorization procedure</w:t>
      </w:r>
      <w:r>
        <w:tab/>
      </w:r>
      <w:r>
        <w:fldChar w:fldCharType="begin"/>
      </w:r>
      <w:r>
        <w:instrText xml:space="preserve"> PAGEREF _Toc116913454 \h </w:instrText>
      </w:r>
      <w:r>
        <w:fldChar w:fldCharType="separate"/>
      </w:r>
      <w:r>
        <w:t>14</w:t>
      </w:r>
      <w:r>
        <w:fldChar w:fldCharType="end"/>
      </w:r>
    </w:p>
    <w:p w14:paraId="5AFD3235" w14:textId="668E6089" w:rsidR="00213136" w:rsidRDefault="00213136">
      <w:pPr>
        <w:pStyle w:val="TOC3"/>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Evaluation</w:t>
      </w:r>
      <w:r>
        <w:tab/>
      </w:r>
      <w:r>
        <w:fldChar w:fldCharType="begin"/>
      </w:r>
      <w:r>
        <w:instrText xml:space="preserve"> PAGEREF _Toc116913455 \h </w:instrText>
      </w:r>
      <w:r>
        <w:fldChar w:fldCharType="separate"/>
      </w:r>
      <w:r>
        <w:t>14</w:t>
      </w:r>
      <w:r>
        <w:fldChar w:fldCharType="end"/>
      </w:r>
    </w:p>
    <w:p w14:paraId="3E7BFC36" w14:textId="65A6D983" w:rsidR="00213136" w:rsidRDefault="00213136">
      <w:pPr>
        <w:pStyle w:val="TOC2"/>
        <w:rPr>
          <w:rFonts w:asciiTheme="minorHAnsi" w:hAnsiTheme="minorHAnsi" w:cstheme="minorBidi"/>
          <w:kern w:val="2"/>
          <w:sz w:val="21"/>
          <w:szCs w:val="22"/>
          <w:lang w:val="en-US" w:eastAsia="zh-CN"/>
        </w:rPr>
      </w:pPr>
      <w:r>
        <w:t>6.6</w:t>
      </w:r>
      <w:r>
        <w:rPr>
          <w:rFonts w:asciiTheme="minorHAnsi" w:hAnsiTheme="minorHAnsi" w:cstheme="minorBidi"/>
          <w:kern w:val="2"/>
          <w:sz w:val="21"/>
          <w:szCs w:val="22"/>
          <w:lang w:val="en-US" w:eastAsia="zh-CN"/>
        </w:rPr>
        <w:tab/>
      </w:r>
      <w:r>
        <w:t>Solution #5: EAP-based PINE authentication</w:t>
      </w:r>
      <w:r>
        <w:tab/>
      </w:r>
      <w:r>
        <w:fldChar w:fldCharType="begin"/>
      </w:r>
      <w:r>
        <w:instrText xml:space="preserve"> PAGEREF _Toc116913456 \h </w:instrText>
      </w:r>
      <w:r>
        <w:fldChar w:fldCharType="separate"/>
      </w:r>
      <w:r>
        <w:t>15</w:t>
      </w:r>
      <w:r>
        <w:fldChar w:fldCharType="end"/>
      </w:r>
    </w:p>
    <w:p w14:paraId="35877F1B" w14:textId="4227556B" w:rsidR="00213136" w:rsidRDefault="00213136">
      <w:pPr>
        <w:pStyle w:val="TOC3"/>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Introduction</w:t>
      </w:r>
      <w:r>
        <w:tab/>
      </w:r>
      <w:r>
        <w:fldChar w:fldCharType="begin"/>
      </w:r>
      <w:r>
        <w:instrText xml:space="preserve"> PAGEREF _Toc116913457 \h </w:instrText>
      </w:r>
      <w:r>
        <w:fldChar w:fldCharType="separate"/>
      </w:r>
      <w:r>
        <w:t>15</w:t>
      </w:r>
      <w:r>
        <w:fldChar w:fldCharType="end"/>
      </w:r>
    </w:p>
    <w:p w14:paraId="2A240055" w14:textId="7B8ECCBD" w:rsidR="00213136" w:rsidRDefault="00213136">
      <w:pPr>
        <w:pStyle w:val="TOC3"/>
        <w:rPr>
          <w:rFonts w:asciiTheme="minorHAnsi" w:hAnsiTheme="minorHAnsi" w:cstheme="minorBidi"/>
          <w:kern w:val="2"/>
          <w:sz w:val="21"/>
          <w:szCs w:val="22"/>
          <w:lang w:val="en-US" w:eastAsia="zh-CN"/>
        </w:rPr>
      </w:pPr>
      <w:r>
        <w:t>6.6.2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_Toc116913458 \h </w:instrText>
      </w:r>
      <w:r>
        <w:fldChar w:fldCharType="separate"/>
      </w:r>
      <w:r>
        <w:t>15</w:t>
      </w:r>
      <w:r>
        <w:fldChar w:fldCharType="end"/>
      </w:r>
    </w:p>
    <w:p w14:paraId="422D8855" w14:textId="70EFDACB" w:rsidR="00213136" w:rsidRDefault="00213136">
      <w:pPr>
        <w:pStyle w:val="TOC3"/>
        <w:rPr>
          <w:rFonts w:asciiTheme="minorHAnsi" w:hAnsiTheme="minorHAnsi" w:cstheme="minorBidi"/>
          <w:kern w:val="2"/>
          <w:sz w:val="21"/>
          <w:szCs w:val="22"/>
          <w:lang w:val="en-US" w:eastAsia="zh-CN"/>
        </w:rPr>
      </w:pPr>
      <w:r>
        <w:t>6.6.3</w:t>
      </w:r>
      <w:r>
        <w:rPr>
          <w:rFonts w:asciiTheme="minorHAnsi" w:hAnsiTheme="minorHAnsi" w:cstheme="minorBidi"/>
          <w:kern w:val="2"/>
          <w:sz w:val="21"/>
          <w:szCs w:val="22"/>
          <w:lang w:val="en-US" w:eastAsia="zh-CN"/>
        </w:rPr>
        <w:tab/>
      </w:r>
      <w:r>
        <w:t>Evaluation</w:t>
      </w:r>
      <w:r>
        <w:tab/>
      </w:r>
      <w:r>
        <w:fldChar w:fldCharType="begin"/>
      </w:r>
      <w:r>
        <w:instrText xml:space="preserve"> PAGEREF _Toc116913459 \h </w:instrText>
      </w:r>
      <w:r>
        <w:fldChar w:fldCharType="separate"/>
      </w:r>
      <w:r>
        <w:t>16</w:t>
      </w:r>
      <w:r>
        <w:fldChar w:fldCharType="end"/>
      </w:r>
    </w:p>
    <w:p w14:paraId="67D3FB58" w14:textId="5D9452E1" w:rsidR="00213136" w:rsidRDefault="00213136">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_Toc116913460 \h </w:instrText>
      </w:r>
      <w:r>
        <w:fldChar w:fldCharType="separate"/>
      </w:r>
      <w:r>
        <w:t>16</w:t>
      </w:r>
      <w:r>
        <w:fldChar w:fldCharType="end"/>
      </w:r>
    </w:p>
    <w:p w14:paraId="4A5E5056" w14:textId="5D920BC7" w:rsidR="00213136" w:rsidRDefault="00213136">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_Toc116913461 \h </w:instrText>
      </w:r>
      <w:r>
        <w:fldChar w:fldCharType="separate"/>
      </w:r>
      <w:r>
        <w:t>16</w:t>
      </w:r>
      <w:r>
        <w:fldChar w:fldCharType="end"/>
      </w:r>
    </w:p>
    <w:p w14:paraId="0B9E3498" w14:textId="219E0E82" w:rsidR="00080512" w:rsidRDefault="009E0461">
      <w:pPr>
        <w:rPr>
          <w:noProof/>
          <w:sz w:val="22"/>
        </w:rPr>
      </w:pPr>
      <w:r>
        <w:rPr>
          <w:noProof/>
          <w:sz w:val="22"/>
        </w:rPr>
        <w:fldChar w:fldCharType="end"/>
      </w:r>
    </w:p>
    <w:p w14:paraId="093DE1D5" w14:textId="77777777" w:rsidR="00A66E02" w:rsidRDefault="00A66E02">
      <w:pPr>
        <w:rPr>
          <w:noProof/>
          <w:sz w:val="22"/>
        </w:rPr>
      </w:pPr>
    </w:p>
    <w:p w14:paraId="7186F82B" w14:textId="054AFA7E" w:rsidR="00A66E02" w:rsidRDefault="00A66E02">
      <w:pPr>
        <w:spacing w:after="0"/>
      </w:pPr>
      <w:r>
        <w:br w:type="page"/>
      </w:r>
    </w:p>
    <w:p w14:paraId="03993004" w14:textId="6EB9EEBA" w:rsidR="00080512" w:rsidRDefault="00080512" w:rsidP="00A66E02">
      <w:pPr>
        <w:pStyle w:val="1"/>
        <w:ind w:left="0" w:firstLine="0"/>
      </w:pPr>
      <w:bookmarkStart w:id="15" w:name="foreword"/>
      <w:bookmarkStart w:id="16" w:name="_Toc116913419"/>
      <w:bookmarkEnd w:id="15"/>
      <w:r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16913420"/>
      <w:bookmarkEnd w:id="19"/>
      <w:r w:rsidRPr="004D3578">
        <w:lastRenderedPageBreak/>
        <w:t>1</w:t>
      </w:r>
      <w:r w:rsidRPr="004D3578">
        <w:tab/>
        <w:t>Scope</w:t>
      </w:r>
      <w:bookmarkEnd w:id="20"/>
    </w:p>
    <w:p w14:paraId="767E2CE7" w14:textId="2A247BD7" w:rsidR="00294FC6" w:rsidRPr="00294FC6" w:rsidRDefault="00294FC6" w:rsidP="00294FC6">
      <w:pPr>
        <w:overflowPunct w:val="0"/>
        <w:autoSpaceDE w:val="0"/>
        <w:autoSpaceDN w:val="0"/>
        <w:adjustRightInd w:val="0"/>
        <w:textAlignment w:val="baseline"/>
        <w:rPr>
          <w:color w:val="000000"/>
          <w:lang w:eastAsia="ja-JP"/>
        </w:rPr>
      </w:pPr>
      <w:bookmarkStart w:id="21" w:name="references"/>
      <w:bookmarkEnd w:id="21"/>
      <w:r w:rsidRPr="00294FC6">
        <w:rPr>
          <w:color w:val="000000"/>
          <w:lang w:eastAsia="ja-JP"/>
        </w:rPr>
        <w:t xml:space="preserve">The present document studies how 5G security architecture and procedures can be enhanced to support Personal IoT Network. The aim of this document is to study the security aspects of </w:t>
      </w:r>
      <w:r w:rsidRPr="00294FC6">
        <w:rPr>
          <w:color w:val="000000"/>
          <w:lang w:val="en-US" w:eastAsia="zh-CN"/>
        </w:rPr>
        <w:t>Personal IoT Networks</w:t>
      </w:r>
      <w:r w:rsidRPr="00294FC6">
        <w:rPr>
          <w:color w:val="000000"/>
          <w:lang w:eastAsia="ja-JP"/>
        </w:rPr>
        <w:t xml:space="preserve"> for any potential enhancements in alignment with the outcome of SA2 study in TR 23.700-88 [</w:t>
      </w:r>
      <w:r w:rsidR="00985CB1">
        <w:rPr>
          <w:color w:val="000000"/>
          <w:lang w:eastAsia="ja-JP"/>
        </w:rPr>
        <w:t>2</w:t>
      </w:r>
      <w:r w:rsidRPr="00294FC6">
        <w:rPr>
          <w:color w:val="000000"/>
          <w:lang w:eastAsia="ja-JP"/>
        </w:rPr>
        <w:t>]. The study will look at the following aspects, performing gap analysis where necessary:</w:t>
      </w:r>
    </w:p>
    <w:p w14:paraId="618D9D7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1)</w:t>
      </w:r>
      <w:r w:rsidRPr="00294FC6">
        <w:rPr>
          <w:color w:val="000000"/>
          <w:lang w:eastAsia="ja-JP"/>
        </w:rPr>
        <w:tab/>
        <w:t xml:space="preserve">Study potential </w:t>
      </w:r>
      <w:r w:rsidRPr="00294FC6">
        <w:rPr>
          <w:color w:val="000000"/>
          <w:lang w:val="en-US" w:eastAsia="zh-CN"/>
        </w:rPr>
        <w:t>security enhancements for authentications required to secure Personal IoT Networks</w:t>
      </w:r>
      <w:r w:rsidRPr="00294FC6">
        <w:rPr>
          <w:color w:val="000000"/>
          <w:lang w:eastAsia="ja-JP"/>
        </w:rPr>
        <w:t>.</w:t>
      </w:r>
    </w:p>
    <w:p w14:paraId="10DFC31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2)</w:t>
      </w:r>
      <w:r w:rsidRPr="00294FC6">
        <w:rPr>
          <w:color w:val="000000"/>
          <w:lang w:eastAsia="ja-JP"/>
        </w:rPr>
        <w:tab/>
        <w:t>Study the security protection and access control for communications required to secure Personal IoT Networks.</w:t>
      </w:r>
    </w:p>
    <w:p w14:paraId="734D0F4A"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3)</w:t>
      </w:r>
      <w:r w:rsidRPr="00294FC6">
        <w:rPr>
          <w:color w:val="000000"/>
          <w:lang w:eastAsia="ja-JP"/>
        </w:rPr>
        <w:tab/>
        <w:t>Study the security enhancements for privacy required to secure Personal IoT Networks.</w:t>
      </w:r>
    </w:p>
    <w:p w14:paraId="6E508F54" w14:textId="7AE5A1E9"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val="en-US" w:eastAsia="ja-JP"/>
        </w:rPr>
        <w:t>4</w:t>
      </w:r>
      <w:r w:rsidRPr="00294FC6">
        <w:rPr>
          <w:color w:val="000000"/>
          <w:lang w:eastAsia="ja-JP"/>
        </w:rPr>
        <w:t>)</w:t>
      </w:r>
      <w:r w:rsidRPr="00294FC6">
        <w:rPr>
          <w:color w:val="000000"/>
          <w:lang w:eastAsia="ja-JP"/>
        </w:rPr>
        <w:tab/>
        <w:t>Other security aspects for any potential enhancements in alignment with the outcome of SA2 study in TR 23.700-88 [</w:t>
      </w:r>
      <w:r w:rsidR="00985CB1">
        <w:rPr>
          <w:color w:val="000000"/>
          <w:lang w:eastAsia="ja-JP"/>
        </w:rPr>
        <w:t>2</w:t>
      </w:r>
      <w:r w:rsidRPr="00294FC6">
        <w:rPr>
          <w:color w:val="000000"/>
          <w:lang w:eastAsia="ja-JP"/>
        </w:rPr>
        <w:t>].</w:t>
      </w:r>
    </w:p>
    <w:p w14:paraId="794720D9" w14:textId="77777777" w:rsidR="00080512" w:rsidRPr="004D3578" w:rsidRDefault="00080512">
      <w:pPr>
        <w:pStyle w:val="1"/>
      </w:pPr>
      <w:bookmarkStart w:id="22" w:name="_Toc1169134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A98BC5" w14:textId="669FDCBF" w:rsidR="00BC47B6" w:rsidRPr="00771731" w:rsidRDefault="00BC47B6" w:rsidP="00BC47B6">
      <w:pPr>
        <w:keepLines/>
        <w:ind w:left="1702" w:hanging="1418"/>
        <w:rPr>
          <w:rFonts w:eastAsia="等线"/>
        </w:rPr>
      </w:pPr>
      <w:r>
        <w:rPr>
          <w:rFonts w:eastAsia="等线"/>
        </w:rPr>
        <w:t>[2]</w:t>
      </w:r>
      <w:r>
        <w:rPr>
          <w:rFonts w:eastAsia="等线"/>
        </w:rPr>
        <w:tab/>
        <w:t>3GPP TR 23.700-88: "</w:t>
      </w:r>
      <w:r w:rsidRPr="00771731">
        <w:rPr>
          <w:rFonts w:eastAsia="等线"/>
        </w:rPr>
        <w:t>Study on Personal IoT Networks</w:t>
      </w:r>
      <w:r>
        <w:rPr>
          <w:rFonts w:eastAsia="等线"/>
        </w:rPr>
        <w:t>"</w:t>
      </w:r>
    </w:p>
    <w:p w14:paraId="6CD710E0" w14:textId="096F690A" w:rsidR="00380AE6" w:rsidRDefault="00380AE6" w:rsidP="00380AE6">
      <w:pPr>
        <w:keepLines/>
        <w:ind w:left="1702" w:hanging="1418"/>
        <w:rPr>
          <w:rFonts w:eastAsia="等线"/>
        </w:rPr>
      </w:pPr>
      <w:r>
        <w:rPr>
          <w:rFonts w:eastAsia="等线"/>
        </w:rPr>
        <w:t>[3]</w:t>
      </w:r>
      <w:r>
        <w:rPr>
          <w:rFonts w:eastAsia="等线"/>
        </w:rPr>
        <w:tab/>
      </w:r>
      <w:r>
        <w:rPr>
          <w:rFonts w:eastAsia="Times New Roman"/>
          <w:lang w:eastAsia="zh-CN"/>
        </w:rPr>
        <w:t>3GPP TS 33.501</w:t>
      </w:r>
      <w:r w:rsidR="00F71359">
        <w:rPr>
          <w:rFonts w:eastAsia="Times New Roman"/>
          <w:lang w:eastAsia="zh-CN"/>
        </w:rPr>
        <w:t>:</w:t>
      </w:r>
      <w:r>
        <w:rPr>
          <w:rFonts w:eastAsia="Times New Roman"/>
          <w:lang w:eastAsia="zh-CN"/>
        </w:rPr>
        <w:t xml:space="preserve"> "Security architecture and procedures for 5G system"</w:t>
      </w:r>
    </w:p>
    <w:p w14:paraId="6516C83E" w14:textId="35FC821A" w:rsidR="00080512" w:rsidRPr="006A13F9" w:rsidRDefault="00080512" w:rsidP="00EC4A25">
      <w:pPr>
        <w:pStyle w:val="EX"/>
      </w:pPr>
    </w:p>
    <w:p w14:paraId="24ACB616" w14:textId="5DA2A6DF" w:rsidR="00080512" w:rsidRPr="004D3578" w:rsidRDefault="00080512">
      <w:pPr>
        <w:pStyle w:val="1"/>
      </w:pPr>
      <w:bookmarkStart w:id="23" w:name="definitions"/>
      <w:bookmarkStart w:id="24" w:name="_Toc116913422"/>
      <w:bookmarkEnd w:id="23"/>
      <w:r w:rsidRPr="004D3578">
        <w:t>3</w:t>
      </w:r>
      <w:r w:rsidRPr="004D3578">
        <w:tab/>
        <w:t>Definitions</w:t>
      </w:r>
      <w:r w:rsidR="00602AEA">
        <w:t xml:space="preserve"> of terms and abbreviations</w:t>
      </w:r>
      <w:bookmarkEnd w:id="24"/>
    </w:p>
    <w:p w14:paraId="6CBABCF9" w14:textId="77777777" w:rsidR="00080512" w:rsidRPr="004D3578" w:rsidRDefault="00080512">
      <w:pPr>
        <w:pStyle w:val="2"/>
      </w:pPr>
      <w:bookmarkStart w:id="25" w:name="_Toc116913423"/>
      <w:r w:rsidRPr="004D3578">
        <w:t>3.1</w:t>
      </w:r>
      <w:r w:rsidRPr="004D3578">
        <w:tab/>
      </w:r>
      <w:r w:rsidR="002B6339">
        <w:t>Terms</w:t>
      </w:r>
      <w:bookmarkEnd w:id="25"/>
    </w:p>
    <w:p w14:paraId="52F085A8" w14:textId="3E440F5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7004">
        <w:t>, 3GPP TR 23.700-88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CAE709" w14:textId="77777777" w:rsidR="001614CA" w:rsidRDefault="001614CA" w:rsidP="001614CA">
      <w:r>
        <w:t>For the purposes of the present document, the following terms and definitions given in TR 23.700-</w:t>
      </w:r>
      <w:r>
        <w:rPr>
          <w:rFonts w:hint="eastAsia"/>
          <w:lang w:val="en-US" w:eastAsia="zh-CN"/>
        </w:rPr>
        <w:t>8</w:t>
      </w:r>
      <w:r>
        <w:t>8 [</w:t>
      </w:r>
      <w:r>
        <w:rPr>
          <w:rFonts w:hint="eastAsia"/>
          <w:lang w:val="en-US" w:eastAsia="zh-CN"/>
        </w:rPr>
        <w:t>2</w:t>
      </w:r>
      <w:r>
        <w:t>] apply:</w:t>
      </w:r>
    </w:p>
    <w:p w14:paraId="540DFD37" w14:textId="77777777" w:rsidR="001614CA" w:rsidRDefault="001614CA" w:rsidP="001614CA">
      <w:pPr>
        <w:rPr>
          <w:lang w:eastAsia="ko-KR"/>
        </w:rPr>
      </w:pPr>
      <w:r>
        <w:rPr>
          <w:b/>
        </w:rPr>
        <w:t>Personal IoT Network:</w:t>
      </w:r>
      <w:r>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Default="001614CA" w:rsidP="001614CA">
      <w:r>
        <w:rPr>
          <w:b/>
        </w:rPr>
        <w:t xml:space="preserve">PIN Element: </w:t>
      </w:r>
      <w:r>
        <w:t>A UE or non-3GPP device that can communicate within a PIN (via PIN direct connection, via PEGC, or via PEGC and 5GC), or outside the PIN via a PEGC and 5GC.</w:t>
      </w:r>
    </w:p>
    <w:p w14:paraId="294946DC" w14:textId="77777777" w:rsidR="001614CA" w:rsidRDefault="001614CA" w:rsidP="001614CA">
      <w:r>
        <w:rPr>
          <w:b/>
        </w:rPr>
        <w:t xml:space="preserve">PIN Element with Gateway Capability: </w:t>
      </w:r>
      <w:r>
        <w:t>A PIN Element with the ability to provide connectivity to and from the 5G network for other PIN Elements, or to provide relay for the communication between PIN Elements.</w:t>
      </w:r>
    </w:p>
    <w:p w14:paraId="5E81C5C1" w14:textId="3D4FE754" w:rsidR="00080512" w:rsidRPr="004D3578" w:rsidRDefault="00080512">
      <w:pPr>
        <w:pStyle w:val="2"/>
      </w:pPr>
      <w:bookmarkStart w:id="26" w:name="_Toc116913424"/>
      <w:r w:rsidRPr="004D3578">
        <w:lastRenderedPageBreak/>
        <w:t>3.</w:t>
      </w:r>
      <w:r w:rsidR="00765A0A">
        <w:t>2</w:t>
      </w:r>
      <w:r w:rsidRPr="004D3578">
        <w:tab/>
        <w:t>Abbreviations</w:t>
      </w:r>
      <w:bookmarkEnd w:id="26"/>
    </w:p>
    <w:p w14:paraId="338C6B7C" w14:textId="1A8C0C3F"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C7004">
        <w:t>, 3GPP TR 23.700-88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1AB9AAB" w14:textId="77777777" w:rsidR="001614CA" w:rsidRDefault="001614CA" w:rsidP="001614CA">
      <w:pPr>
        <w:pStyle w:val="EW"/>
        <w:rPr>
          <w:rFonts w:eastAsia="Malgun Gothic"/>
        </w:rPr>
      </w:pPr>
      <w:r>
        <w:rPr>
          <w:rFonts w:eastAsia="Malgun Gothic"/>
        </w:rPr>
        <w:t>PIN</w:t>
      </w:r>
      <w:r>
        <w:rPr>
          <w:rFonts w:eastAsia="Malgun Gothic"/>
        </w:rPr>
        <w:tab/>
        <w:t>Personal IoT Networks</w:t>
      </w:r>
    </w:p>
    <w:p w14:paraId="7F59490A" w14:textId="77777777" w:rsidR="001614CA" w:rsidRDefault="001614CA" w:rsidP="001614CA">
      <w:pPr>
        <w:pStyle w:val="EW"/>
        <w:rPr>
          <w:rFonts w:eastAsia="Malgun Gothic"/>
        </w:rPr>
      </w:pPr>
      <w:r>
        <w:rPr>
          <w:rFonts w:eastAsia="Malgun Gothic"/>
        </w:rPr>
        <w:t>PINE</w:t>
      </w:r>
      <w:r>
        <w:rPr>
          <w:rFonts w:eastAsia="Malgun Gothic"/>
        </w:rPr>
        <w:tab/>
        <w:t>PIN Element</w:t>
      </w:r>
    </w:p>
    <w:p w14:paraId="1F540A4F" w14:textId="77777777" w:rsidR="001614CA" w:rsidRDefault="001614CA" w:rsidP="001614CA">
      <w:pPr>
        <w:pStyle w:val="EW"/>
        <w:rPr>
          <w:rFonts w:eastAsia="Malgun Gothic"/>
        </w:rPr>
      </w:pPr>
      <w:r>
        <w:rPr>
          <w:rFonts w:eastAsia="Malgun Gothic"/>
        </w:rPr>
        <w:t>PEGC</w:t>
      </w:r>
      <w:r>
        <w:rPr>
          <w:rFonts w:eastAsia="Malgun Gothic"/>
        </w:rPr>
        <w:tab/>
        <w:t>PIN Elements with Gateway Capability</w:t>
      </w:r>
    </w:p>
    <w:p w14:paraId="03DBCE6C" w14:textId="77777777" w:rsidR="00585E44" w:rsidRDefault="00585E44" w:rsidP="00585E44">
      <w:pPr>
        <w:pStyle w:val="EW"/>
        <w:rPr>
          <w:rFonts w:eastAsia="Malgun Gothic"/>
        </w:rPr>
      </w:pPr>
      <w:r>
        <w:rPr>
          <w:rFonts w:eastAsia="Malgun Gothic"/>
        </w:rPr>
        <w:t>PSP</w:t>
      </w:r>
      <w:r>
        <w:rPr>
          <w:rFonts w:eastAsia="Malgun Gothic"/>
        </w:rPr>
        <w:tab/>
        <w:t>PIN Service Provider</w:t>
      </w:r>
    </w:p>
    <w:p w14:paraId="13BDDE56" w14:textId="77777777" w:rsidR="004A72F8" w:rsidRPr="004A72F8" w:rsidRDefault="004A72F8" w:rsidP="004A72F8">
      <w:pPr>
        <w:pStyle w:val="EW"/>
        <w:rPr>
          <w:rFonts w:eastAsia="Malgun Gothic"/>
        </w:rPr>
      </w:pPr>
      <w:r w:rsidRPr="004A72F8">
        <w:rPr>
          <w:rFonts w:eastAsia="Malgun Gothic"/>
        </w:rPr>
        <w:t>AF</w:t>
      </w:r>
      <w:r w:rsidRPr="004A72F8">
        <w:rPr>
          <w:rFonts w:eastAsia="Malgun Gothic"/>
        </w:rPr>
        <w:tab/>
      </w:r>
      <w:r w:rsidRPr="004A72F8">
        <w:rPr>
          <w:rFonts w:eastAsia="Malgun Gothic"/>
        </w:rPr>
        <w:tab/>
        <w:t>Application Function</w:t>
      </w:r>
    </w:p>
    <w:p w14:paraId="7607355F" w14:textId="77777777" w:rsidR="004A72F8" w:rsidRPr="004A72F8" w:rsidRDefault="004A72F8" w:rsidP="004A72F8">
      <w:pPr>
        <w:pStyle w:val="EW"/>
        <w:rPr>
          <w:rFonts w:eastAsia="Malgun Gothic"/>
        </w:rPr>
      </w:pPr>
      <w:r w:rsidRPr="004A72F8">
        <w:rPr>
          <w:rFonts w:eastAsia="Malgun Gothic"/>
        </w:rPr>
        <w:t>API</w:t>
      </w:r>
      <w:r w:rsidRPr="004A72F8">
        <w:rPr>
          <w:rFonts w:eastAsia="Malgun Gothic"/>
        </w:rPr>
        <w:tab/>
        <w:t>Application Programming Interface</w:t>
      </w:r>
    </w:p>
    <w:p w14:paraId="2C80FC0B" w14:textId="77777777" w:rsidR="00585E44" w:rsidRPr="004A72F8" w:rsidRDefault="00585E44" w:rsidP="00585E44">
      <w:pPr>
        <w:pStyle w:val="EW"/>
        <w:rPr>
          <w:rFonts w:eastAsia="Malgun Gothic"/>
        </w:rPr>
      </w:pPr>
      <w:r>
        <w:rPr>
          <w:rFonts w:eastAsia="Malgun Gothic"/>
        </w:rPr>
        <w:t>DN</w:t>
      </w:r>
      <w:r>
        <w:rPr>
          <w:rFonts w:eastAsia="Malgun Gothic"/>
        </w:rPr>
        <w:tab/>
        <w:t>Data Network</w:t>
      </w:r>
    </w:p>
    <w:p w14:paraId="0D977D31" w14:textId="77777777" w:rsidR="004A72F8" w:rsidRPr="004A72F8" w:rsidRDefault="004A72F8" w:rsidP="004A72F8">
      <w:pPr>
        <w:pStyle w:val="EW"/>
        <w:rPr>
          <w:rFonts w:eastAsia="Malgun Gothic"/>
        </w:rPr>
      </w:pPr>
      <w:r w:rsidRPr="004A72F8">
        <w:rPr>
          <w:rFonts w:eastAsia="Malgun Gothic"/>
        </w:rPr>
        <w:t>NEF</w:t>
      </w:r>
      <w:r w:rsidRPr="004A72F8">
        <w:rPr>
          <w:rFonts w:eastAsia="Malgun Gothic"/>
        </w:rPr>
        <w:tab/>
        <w:t>Network Exposure Function</w:t>
      </w:r>
    </w:p>
    <w:p w14:paraId="3890AE85" w14:textId="77777777" w:rsidR="004A72F8" w:rsidRPr="004A72F8" w:rsidRDefault="004A72F8" w:rsidP="004A72F8">
      <w:pPr>
        <w:pStyle w:val="EW"/>
        <w:rPr>
          <w:rFonts w:eastAsia="Malgun Gothic"/>
        </w:rPr>
      </w:pPr>
      <w:r w:rsidRPr="004A72F8">
        <w:rPr>
          <w:rFonts w:eastAsia="Malgun Gothic"/>
        </w:rPr>
        <w:t>QoS</w:t>
      </w:r>
      <w:r w:rsidRPr="004A72F8">
        <w:rPr>
          <w:rFonts w:eastAsia="Malgun Gothic"/>
        </w:rPr>
        <w:tab/>
        <w:t>Quality of Service</w:t>
      </w:r>
    </w:p>
    <w:p w14:paraId="2183E714" w14:textId="77777777" w:rsidR="004A72F8" w:rsidRPr="004A72F8" w:rsidRDefault="004A72F8" w:rsidP="004A72F8">
      <w:pPr>
        <w:pStyle w:val="EW"/>
        <w:rPr>
          <w:rFonts w:eastAsia="Malgun Gothic"/>
        </w:rPr>
      </w:pPr>
      <w:r w:rsidRPr="004A72F8">
        <w:rPr>
          <w:rFonts w:eastAsia="Malgun Gothic"/>
        </w:rPr>
        <w:t>URSP</w:t>
      </w:r>
      <w:r w:rsidRPr="004A72F8">
        <w:rPr>
          <w:rFonts w:eastAsia="Malgun Gothic"/>
        </w:rPr>
        <w:tab/>
        <w:t>UE Route Selection Policy</w:t>
      </w:r>
    </w:p>
    <w:p w14:paraId="3B61BA7B" w14:textId="63E6B363" w:rsidR="002C5F1A" w:rsidRDefault="002C5F1A" w:rsidP="002C5F1A">
      <w:pPr>
        <w:pStyle w:val="1"/>
      </w:pPr>
      <w:bookmarkStart w:id="27" w:name="clause4"/>
      <w:bookmarkStart w:id="28" w:name="tsgNames"/>
      <w:bookmarkStart w:id="29" w:name="_Toc105088935"/>
      <w:bookmarkStart w:id="30" w:name="_Toc116913425"/>
      <w:bookmarkEnd w:id="27"/>
      <w:bookmarkEnd w:id="28"/>
      <w:r>
        <w:t>4</w:t>
      </w:r>
      <w:r>
        <w:tab/>
        <w:t>Assumptions</w:t>
      </w:r>
      <w:bookmarkEnd w:id="29"/>
      <w:bookmarkEnd w:id="30"/>
    </w:p>
    <w:p w14:paraId="2F3BDE1F" w14:textId="77777777" w:rsidR="002C5F1A" w:rsidRDefault="002C5F1A" w:rsidP="002C5F1A">
      <w:pPr>
        <w:pStyle w:val="EditorsNote"/>
      </w:pPr>
      <w:r>
        <w:t>Editor's note:</w:t>
      </w:r>
      <w:r>
        <w:tab/>
        <w:t>This clause includes the architectural and security assumptions applicable for the study.</w:t>
      </w:r>
    </w:p>
    <w:p w14:paraId="28A47317" w14:textId="77777777" w:rsidR="00992B08" w:rsidRDefault="00992B08" w:rsidP="00992B08">
      <w:pPr>
        <w:pStyle w:val="B1"/>
        <w:ind w:left="0" w:firstLine="0"/>
      </w:pPr>
      <w:r>
        <w:t xml:space="preserve">If </w:t>
      </w:r>
      <w:proofErr w:type="spellStart"/>
      <w:r>
        <w:t>sidelink</w:t>
      </w:r>
      <w:proofErr w:type="spellEnd"/>
      <w:r>
        <w:t xml:space="preserve"> is used for the direct communication between PEMC and PEGC, reuse </w:t>
      </w:r>
      <w:r>
        <w:rPr>
          <w:rFonts w:hint="eastAsia"/>
          <w:lang w:val="en-US" w:eastAsia="zh-CN"/>
        </w:rPr>
        <w:t xml:space="preserve">security </w:t>
      </w:r>
      <w:r>
        <w:t>procedures defined for</w:t>
      </w:r>
      <w:r>
        <w:rPr>
          <w:rFonts w:hint="eastAsia"/>
          <w:lang w:val="en-US" w:eastAsia="zh-CN"/>
        </w:rPr>
        <w:t xml:space="preserve"> </w:t>
      </w:r>
      <w:r>
        <w:t xml:space="preserve">5G </w:t>
      </w:r>
      <w:proofErr w:type="spellStart"/>
      <w:r>
        <w:t>ProSe</w:t>
      </w:r>
      <w:proofErr w:type="spellEnd"/>
      <w:r>
        <w:t xml:space="preserve"> Direct Communication without introducing new features to </w:t>
      </w:r>
      <w:proofErr w:type="spellStart"/>
      <w:r>
        <w:t>sidelink</w:t>
      </w:r>
      <w:proofErr w:type="spellEnd"/>
      <w:r>
        <w:t>.</w:t>
      </w:r>
    </w:p>
    <w:p w14:paraId="6E04E966" w14:textId="77777777" w:rsidR="003148C6" w:rsidRDefault="003148C6" w:rsidP="003148C6">
      <w:pPr>
        <w:pStyle w:val="1"/>
      </w:pPr>
      <w:bookmarkStart w:id="31" w:name="_Toc116913426"/>
      <w:r>
        <w:t>5</w:t>
      </w:r>
      <w:r w:rsidRPr="004D3578">
        <w:tab/>
      </w:r>
      <w:r>
        <w:t>Key issues</w:t>
      </w:r>
      <w:bookmarkEnd w:id="31"/>
    </w:p>
    <w:p w14:paraId="7B1B6C7E" w14:textId="6C7A132C" w:rsidR="00BC34B9" w:rsidRPr="00F843FA" w:rsidRDefault="00BC34B9" w:rsidP="00BC34B9">
      <w:pPr>
        <w:pStyle w:val="2"/>
      </w:pPr>
      <w:bookmarkStart w:id="32" w:name="_Toc116913427"/>
      <w:bookmarkStart w:id="33" w:name="_Toc104196488"/>
      <w:r w:rsidRPr="00F843FA">
        <w:t>5.</w:t>
      </w:r>
      <w:r>
        <w:t>1</w:t>
      </w:r>
      <w:r w:rsidRPr="00F843FA">
        <w:tab/>
        <w:t>Key Issue #</w:t>
      </w:r>
      <w:r>
        <w:t>1</w:t>
      </w:r>
      <w:r w:rsidRPr="00F843FA">
        <w:t>: Authentication and authorization for PINE</w:t>
      </w:r>
      <w:bookmarkEnd w:id="32"/>
    </w:p>
    <w:p w14:paraId="661E2205" w14:textId="145DCCD8" w:rsidR="00BC34B9" w:rsidRPr="00F843FA" w:rsidRDefault="00BC34B9" w:rsidP="00BC34B9">
      <w:pPr>
        <w:pStyle w:val="3"/>
      </w:pPr>
      <w:bookmarkStart w:id="34" w:name="_Toc116913428"/>
      <w:r w:rsidRPr="00F843FA">
        <w:t>5.</w:t>
      </w:r>
      <w:r>
        <w:t>1</w:t>
      </w:r>
      <w:r w:rsidRPr="00F843FA">
        <w:t>.1</w:t>
      </w:r>
      <w:r w:rsidRPr="00F843FA">
        <w:tab/>
        <w:t>Key issue details</w:t>
      </w:r>
      <w:bookmarkEnd w:id="34"/>
    </w:p>
    <w:p w14:paraId="2D0C0A96" w14:textId="77777777" w:rsidR="00BC34B9" w:rsidRPr="00F843FA" w:rsidRDefault="00BC34B9" w:rsidP="00BC34B9">
      <w:r w:rsidRPr="00F843FA">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F843FA" w:rsidRDefault="00BC34B9" w:rsidP="00BC34B9">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699C7652" w14:textId="4CC2BBDD" w:rsidR="00BC34B9" w:rsidRPr="00F843FA" w:rsidRDefault="00BC34B9" w:rsidP="00BC34B9">
      <w:pPr>
        <w:pStyle w:val="3"/>
      </w:pPr>
      <w:bookmarkStart w:id="35" w:name="_Toc116913429"/>
      <w:r w:rsidRPr="00F843FA">
        <w:t>5.</w:t>
      </w:r>
      <w:r>
        <w:t>1</w:t>
      </w:r>
      <w:r w:rsidRPr="00F843FA">
        <w:t>.2</w:t>
      </w:r>
      <w:r w:rsidRPr="00F843FA">
        <w:tab/>
        <w:t>Security threats</w:t>
      </w:r>
      <w:bookmarkEnd w:id="35"/>
    </w:p>
    <w:p w14:paraId="7B608A68" w14:textId="77777777" w:rsidR="00D231F5" w:rsidRPr="00F843FA" w:rsidRDefault="00D231F5" w:rsidP="00D231F5">
      <w:pPr>
        <w:rPr>
          <w:lang w:eastAsia="zh-CN"/>
        </w:rPr>
      </w:pPr>
      <w:r w:rsidRPr="00AA2E8F">
        <w:rPr>
          <w:lang w:eastAsia="zh-CN"/>
        </w:rPr>
        <w:t>5GS supports the policy and QoS differentiation for the traffic</w:t>
      </w:r>
      <w:r>
        <w:rPr>
          <w:lang w:eastAsia="zh-CN"/>
        </w:rPr>
        <w:t xml:space="preserve"> between a PINE and 5GS.</w:t>
      </w:r>
      <w:r w:rsidRPr="00144C4C">
        <w:rPr>
          <w:lang w:eastAsia="zh-CN"/>
        </w:rPr>
        <w:t xml:space="preserve"> </w:t>
      </w:r>
      <w:r w:rsidRPr="00B2084D">
        <w:rPr>
          <w:lang w:eastAsia="zh-CN"/>
        </w:rPr>
        <w:t>The network resource may be misused by the malicious</w:t>
      </w:r>
      <w:r>
        <w:rPr>
          <w:lang w:eastAsia="zh-CN"/>
        </w:rPr>
        <w:t>, unauthenticated, and unauthorized</w:t>
      </w:r>
      <w:r w:rsidRPr="00B2084D">
        <w:rPr>
          <w:lang w:eastAsia="zh-CN"/>
        </w:rPr>
        <w:t xml:space="preserve"> PINE.</w:t>
      </w:r>
      <w:r w:rsidRPr="00F843FA">
        <w:rPr>
          <w:lang w:eastAsia="zh-CN"/>
        </w:rPr>
        <w:t xml:space="preserve"> </w:t>
      </w:r>
    </w:p>
    <w:p w14:paraId="2B6041C5" w14:textId="455E791C" w:rsidR="00BC34B9" w:rsidRPr="00F843FA" w:rsidRDefault="00BC34B9" w:rsidP="00BC34B9">
      <w:pPr>
        <w:pStyle w:val="3"/>
      </w:pPr>
      <w:bookmarkStart w:id="36" w:name="_Toc116913430"/>
      <w:r w:rsidRPr="00F843FA">
        <w:t>5.</w:t>
      </w:r>
      <w:r>
        <w:t>1</w:t>
      </w:r>
      <w:r w:rsidRPr="00F843FA">
        <w:t>.3</w:t>
      </w:r>
      <w:r w:rsidRPr="00F843FA">
        <w:tab/>
        <w:t xml:space="preserve">Potential </w:t>
      </w:r>
      <w:r>
        <w:t xml:space="preserve">security </w:t>
      </w:r>
      <w:r w:rsidRPr="00F843FA">
        <w:t>requirements</w:t>
      </w:r>
      <w:bookmarkEnd w:id="36"/>
    </w:p>
    <w:p w14:paraId="4D461BD3" w14:textId="1249FBB2"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authenticated.</w:t>
      </w:r>
    </w:p>
    <w:p w14:paraId="15A64D30" w14:textId="3B49894C"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w:t>
      </w:r>
      <w:r w:rsidRPr="00E26E33">
        <w:t>author</w:t>
      </w:r>
      <w:r>
        <w:t>ized.</w:t>
      </w:r>
    </w:p>
    <w:p w14:paraId="27EBF49E" w14:textId="40F78499" w:rsidR="00D231F5" w:rsidRPr="00FA2602" w:rsidRDefault="00FA2602" w:rsidP="00FA2602">
      <w:pPr>
        <w:pStyle w:val="EditorsNote"/>
      </w:pPr>
      <w:r>
        <w:t>Editor’s note</w:t>
      </w:r>
      <w:r w:rsidR="00D231F5" w:rsidRPr="00FA2602">
        <w:t>:</w:t>
      </w:r>
      <w:r>
        <w:tab/>
        <w:t>F</w:t>
      </w:r>
      <w:r w:rsidR="00D231F5" w:rsidRPr="00FA2602">
        <w:t>urther requirements might be added if found.</w:t>
      </w:r>
    </w:p>
    <w:p w14:paraId="4EC20935" w14:textId="06AE1FBB" w:rsidR="000944D5" w:rsidRPr="000944D5" w:rsidRDefault="000944D5" w:rsidP="000944D5">
      <w:pPr>
        <w:pStyle w:val="2"/>
      </w:pPr>
      <w:bookmarkStart w:id="37" w:name="_Toc116913431"/>
      <w:bookmarkStart w:id="38" w:name="_Toc80633893"/>
      <w:bookmarkEnd w:id="33"/>
      <w:r w:rsidRPr="000944D5">
        <w:lastRenderedPageBreak/>
        <w:t>5.</w:t>
      </w:r>
      <w:r>
        <w:t>2</w:t>
      </w:r>
      <w:r w:rsidRPr="000944D5">
        <w:tab/>
        <w:t>Key Issue #</w:t>
      </w:r>
      <w:r>
        <w:t>2</w:t>
      </w:r>
      <w:r w:rsidRPr="000944D5">
        <w:t>: Authorization of PIN capabilities</w:t>
      </w:r>
      <w:bookmarkEnd w:id="37"/>
    </w:p>
    <w:p w14:paraId="04E8072E" w14:textId="0CB3724D" w:rsidR="000944D5" w:rsidRPr="00D25F77" w:rsidRDefault="000944D5" w:rsidP="000944D5">
      <w:pPr>
        <w:pStyle w:val="3"/>
      </w:pPr>
      <w:bookmarkStart w:id="39" w:name="_Toc116913432"/>
      <w:r w:rsidRPr="00D25F77">
        <w:t>5.2.1</w:t>
      </w:r>
      <w:r w:rsidRPr="00D25F77">
        <w:tab/>
        <w:t>Key issue details</w:t>
      </w:r>
      <w:bookmarkEnd w:id="39"/>
    </w:p>
    <w:p w14:paraId="546829C8" w14:textId="77777777" w:rsidR="000944D5" w:rsidRDefault="000944D5" w:rsidP="000944D5">
      <w:r>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Default="000944D5" w:rsidP="000944D5">
      <w:r>
        <w:t>From a security point of view the scope of access granted to an AF needs to be restricted to the level of certain PEG</w:t>
      </w:r>
      <w:r w:rsidR="00127997">
        <w:t>C</w:t>
      </w:r>
      <w:r>
        <w:t xml:space="preserve">s or PINs and needs to be subject to </w:t>
      </w:r>
      <w:r w:rsidR="007451D5">
        <w:t>permissions</w:t>
      </w:r>
      <w:r>
        <w:t xml:space="preserve"> and consent granted by resource owners.</w:t>
      </w:r>
    </w:p>
    <w:p w14:paraId="169703F1" w14:textId="337B56F3" w:rsidR="000944D5" w:rsidRDefault="000944D5" w:rsidP="000944D5">
      <w:r>
        <w:t>So far TS 33.501 [</w:t>
      </w:r>
      <w:r w:rsidR="00B05579">
        <w:t>3</w:t>
      </w:r>
      <w:r>
        <w:t>] defines authorization of exposure capabilities on a rather general level in Clause 12. That is, authorization is based on operator policies using the identity of the AF (clause 12.2 in</w:t>
      </w:r>
      <w:r w:rsidR="00B05579" w:rsidRPr="00B05579">
        <w:t xml:space="preserve"> </w:t>
      </w:r>
      <w:r w:rsidR="00B05579">
        <w:t>TS 33.501</w:t>
      </w:r>
      <w:r>
        <w:t xml:space="preserve"> [</w:t>
      </w:r>
      <w:r w:rsidR="00B05579">
        <w:t>3</w:t>
      </w:r>
      <w:r>
        <w:t xml:space="preserve">]) as well as the OAuth authorization mechanism (Clause 12.4 in </w:t>
      </w:r>
      <w:r w:rsidR="007451D5">
        <w:t xml:space="preserve">TS 33.501 </w:t>
      </w:r>
      <w:r>
        <w:t>[</w:t>
      </w:r>
      <w:r w:rsidR="007451D5">
        <w:t>3</w:t>
      </w:r>
      <w:r>
        <w:t>]). No details about handling of permissions or providing consent to a specific application function are defined.</w:t>
      </w:r>
    </w:p>
    <w:p w14:paraId="3A7EFD62" w14:textId="77777777" w:rsidR="000944D5" w:rsidRDefault="000944D5" w:rsidP="000944D5">
      <w:r>
        <w:t>In case of PIN the requirements for API security might be especially demanding, since on the one hand a PIN network might consist of several UEs and on the other hand a single UE might contribute to several PINs.</w:t>
      </w:r>
    </w:p>
    <w:p w14:paraId="34CB615C" w14:textId="17AB40AC" w:rsidR="000944D5" w:rsidRDefault="000944D5" w:rsidP="000944D5">
      <w:r>
        <w:t xml:space="preserve">Therefore, aspects related to ownership and possible operation models of PINs shall be included in the analysis of the </w:t>
      </w:r>
      <w:r w:rsidR="00F53114">
        <w:t>k</w:t>
      </w:r>
      <w:r>
        <w:t>ey issue.</w:t>
      </w:r>
    </w:p>
    <w:p w14:paraId="7962C835" w14:textId="3A7F5178" w:rsidR="000944D5" w:rsidRPr="00D25F77" w:rsidRDefault="000944D5" w:rsidP="000944D5">
      <w:pPr>
        <w:pStyle w:val="3"/>
      </w:pPr>
      <w:bookmarkStart w:id="40" w:name="_Toc116913433"/>
      <w:r w:rsidRPr="00D25F77">
        <w:t>5.</w:t>
      </w:r>
      <w:r w:rsidR="00870D5B" w:rsidRPr="00D25F77">
        <w:t>2</w:t>
      </w:r>
      <w:r w:rsidRPr="00D25F77">
        <w:t>.2</w:t>
      </w:r>
      <w:r w:rsidRPr="00D25F77">
        <w:tab/>
        <w:t>Security threats</w:t>
      </w:r>
      <w:bookmarkEnd w:id="40"/>
    </w:p>
    <w:p w14:paraId="5DA78586" w14:textId="77777777" w:rsidR="000944D5" w:rsidRDefault="000944D5" w:rsidP="000944D5">
      <w:pPr>
        <w:rPr>
          <w:lang w:eastAsia="zh-CN"/>
        </w:rPr>
      </w:pPr>
      <w:r>
        <w:rPr>
          <w:lang w:eastAsia="zh-CN"/>
        </w:rPr>
        <w:t>An application function associated with one PIN might use the NEF API to manipulate another PIN.</w:t>
      </w:r>
    </w:p>
    <w:p w14:paraId="7EBA51A6" w14:textId="77777777" w:rsidR="000944D5" w:rsidRDefault="000944D5" w:rsidP="000944D5">
      <w:pPr>
        <w:rPr>
          <w:lang w:eastAsia="zh-CN"/>
        </w:rPr>
      </w:pPr>
      <w:r>
        <w:rPr>
          <w:lang w:eastAsia="zh-CN"/>
        </w:rPr>
        <w:t>An application function associated with a PIN might use the NEF API to manipulate resources not assigned to the PIN.</w:t>
      </w:r>
    </w:p>
    <w:p w14:paraId="4CDB43B1" w14:textId="1233FBB7" w:rsidR="000944D5" w:rsidRPr="00D25F77" w:rsidRDefault="000944D5" w:rsidP="000944D5">
      <w:pPr>
        <w:pStyle w:val="3"/>
      </w:pPr>
      <w:bookmarkStart w:id="41" w:name="_Toc116913434"/>
      <w:r w:rsidRPr="00D25F77">
        <w:t>5.</w:t>
      </w:r>
      <w:r w:rsidR="00870D5B" w:rsidRPr="00D25F77">
        <w:t>2</w:t>
      </w:r>
      <w:r w:rsidRPr="00D25F77">
        <w:t>.3</w:t>
      </w:r>
      <w:r w:rsidRPr="00D25F77">
        <w:tab/>
        <w:t>Potential security requirements</w:t>
      </w:r>
      <w:bookmarkEnd w:id="41"/>
    </w:p>
    <w:p w14:paraId="12C0B6D8" w14:textId="0C5D500E" w:rsidR="000944D5" w:rsidRDefault="000944D5" w:rsidP="000944D5">
      <w:r>
        <w:t>The 5GS shall be able to restrict resource request from an Application Fu</w:t>
      </w:r>
      <w:r w:rsidR="009F5333">
        <w:t>n</w:t>
      </w:r>
      <w:r>
        <w:t xml:space="preserve">ction associated with a PIN to the resources associated with the PIN. </w:t>
      </w:r>
    </w:p>
    <w:p w14:paraId="06333245" w14:textId="7A5998E1" w:rsidR="000944D5" w:rsidRDefault="000944D5" w:rsidP="000944D5">
      <w:r>
        <w:t>Application functions associated with a PIN shall be able to use APIs for accessing resource only with authorization from the resource owner.</w:t>
      </w:r>
    </w:p>
    <w:p w14:paraId="11DBE9B0" w14:textId="77777777" w:rsidR="004D3A54" w:rsidRPr="0072792E" w:rsidRDefault="004D3A54" w:rsidP="004D3A54">
      <w:pPr>
        <w:pStyle w:val="1"/>
      </w:pPr>
      <w:bookmarkStart w:id="42" w:name="_Toc116913435"/>
      <w:r w:rsidRPr="0072792E">
        <w:t>6</w:t>
      </w:r>
      <w:r w:rsidRPr="0072792E">
        <w:tab/>
        <w:t>Proposed solutions</w:t>
      </w:r>
      <w:bookmarkEnd w:id="38"/>
      <w:bookmarkEnd w:id="42"/>
    </w:p>
    <w:p w14:paraId="3CA0BE42" w14:textId="24FD9A3B" w:rsidR="004D3A54" w:rsidRPr="0072792E" w:rsidRDefault="004D3A54" w:rsidP="004D3A54">
      <w:pPr>
        <w:pStyle w:val="2"/>
        <w:rPr>
          <w:rFonts w:eastAsia="宋体"/>
        </w:rPr>
      </w:pPr>
      <w:bookmarkStart w:id="43" w:name="_Toc80633894"/>
      <w:bookmarkStart w:id="44" w:name="_Toc116913436"/>
      <w:r w:rsidRPr="0072792E">
        <w:rPr>
          <w:rFonts w:eastAsia="宋体"/>
        </w:rPr>
        <w:t>6.</w:t>
      </w:r>
      <w:r w:rsidR="00A20302">
        <w:rPr>
          <w:rFonts w:eastAsia="宋体"/>
        </w:rPr>
        <w:t>1</w:t>
      </w:r>
      <w:r w:rsidRPr="0072792E">
        <w:rPr>
          <w:rFonts w:eastAsia="宋体"/>
        </w:rPr>
        <w:tab/>
        <w:t>Mapping of solutions to key issues</w:t>
      </w:r>
      <w:bookmarkEnd w:id="43"/>
      <w:bookmarkEnd w:id="44"/>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72792E"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72792E" w:rsidRDefault="00D40841" w:rsidP="00F73C09">
            <w:pPr>
              <w:pStyle w:val="TAH"/>
              <w:rPr>
                <w:rFonts w:eastAsia="宋体"/>
              </w:rPr>
            </w:pPr>
            <w:r w:rsidRPr="0072792E">
              <w:rPr>
                <w:rFonts w:eastAsia="宋体"/>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72792E" w:rsidRDefault="00D40841" w:rsidP="00F73C09">
            <w:pPr>
              <w:pStyle w:val="TAH"/>
              <w:rPr>
                <w:rFonts w:eastAsia="宋体"/>
                <w:bCs/>
              </w:rPr>
            </w:pPr>
            <w:r w:rsidRPr="0072792E">
              <w:rPr>
                <w:rFonts w:eastAsia="宋体"/>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72792E" w:rsidRDefault="00D40841" w:rsidP="00F73C09">
            <w:pPr>
              <w:pStyle w:val="TAH"/>
              <w:rPr>
                <w:rFonts w:eastAsia="宋体"/>
                <w:bCs/>
              </w:rPr>
            </w:pPr>
            <w:r w:rsidRPr="0072792E">
              <w:rPr>
                <w:rFonts w:eastAsia="宋体"/>
                <w:bCs/>
              </w:rPr>
              <w:t>KI#2</w:t>
            </w:r>
          </w:p>
        </w:tc>
      </w:tr>
      <w:tr w:rsidR="00D40841" w:rsidRPr="0072792E"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845027" w:rsidRDefault="00D40841" w:rsidP="00F73C09">
            <w:pPr>
              <w:pStyle w:val="TAL"/>
              <w:rPr>
                <w:rFonts w:eastAsia="宋体"/>
              </w:rPr>
            </w:pPr>
            <w:r w:rsidRPr="00845027">
              <w:rPr>
                <w:rFonts w:eastAsia="宋体"/>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72792E" w:rsidRDefault="00D40841" w:rsidP="00F73C09">
            <w:pPr>
              <w:pStyle w:val="TAC"/>
              <w:rPr>
                <w:rFonts w:eastAsia="宋体"/>
              </w:rPr>
            </w:pPr>
          </w:p>
        </w:tc>
      </w:tr>
      <w:tr w:rsidR="00D40841" w:rsidRPr="0072792E"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845027" w:rsidRDefault="00D40841" w:rsidP="00F73C09">
            <w:pPr>
              <w:pStyle w:val="TAL"/>
              <w:rPr>
                <w:rFonts w:eastAsia="宋体"/>
              </w:rPr>
            </w:pPr>
            <w:r w:rsidRPr="00845027">
              <w:rPr>
                <w:rFonts w:eastAsia="宋体"/>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72792E" w:rsidRDefault="00D40841" w:rsidP="00F73C09">
            <w:pPr>
              <w:pStyle w:val="TAC"/>
              <w:rPr>
                <w:rFonts w:eastAsia="宋体"/>
              </w:rPr>
            </w:pPr>
          </w:p>
        </w:tc>
      </w:tr>
      <w:tr w:rsidR="00D40841" w:rsidRPr="0072792E"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845027" w:rsidRDefault="00D40841" w:rsidP="00F73C09">
            <w:pPr>
              <w:pStyle w:val="TAL"/>
              <w:rPr>
                <w:rFonts w:eastAsia="宋体"/>
                <w:bCs/>
              </w:rPr>
            </w:pPr>
            <w:r w:rsidRPr="00845027">
              <w:rPr>
                <w:rFonts w:eastAsia="宋体"/>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72792E" w:rsidRDefault="00D40841" w:rsidP="00F73C09">
            <w:pPr>
              <w:pStyle w:val="TAC"/>
              <w:rPr>
                <w:rFonts w:eastAsia="宋体"/>
              </w:rPr>
            </w:pPr>
          </w:p>
        </w:tc>
      </w:tr>
      <w:tr w:rsidR="00D40841" w:rsidRPr="0072792E"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F51FDD" w:rsidRDefault="00D40841" w:rsidP="00F73C09">
            <w:pPr>
              <w:pStyle w:val="TAL"/>
              <w:rPr>
                <w:rFonts w:eastAsia="宋体"/>
                <w:bCs/>
              </w:rPr>
            </w:pPr>
            <w:r w:rsidRPr="00F51FDD">
              <w:rPr>
                <w:rFonts w:eastAsia="宋体"/>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72792E" w:rsidRDefault="00D40841" w:rsidP="00F73C09">
            <w:pPr>
              <w:pStyle w:val="TAC"/>
              <w:rPr>
                <w:rFonts w:eastAsia="宋体"/>
              </w:rPr>
            </w:pPr>
          </w:p>
        </w:tc>
      </w:tr>
      <w:tr w:rsidR="00D40841" w:rsidRPr="0072792E"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F51FDD" w:rsidRDefault="00D40841" w:rsidP="00F73C09">
            <w:pPr>
              <w:pStyle w:val="TAL"/>
              <w:rPr>
                <w:rFonts w:eastAsia="宋体"/>
                <w:bCs/>
              </w:rPr>
            </w:pPr>
            <w:r w:rsidRPr="00F51FDD">
              <w:rPr>
                <w:rFonts w:eastAsia="宋体"/>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72792E" w:rsidRDefault="00D40841" w:rsidP="00F73C09">
            <w:pPr>
              <w:pStyle w:val="TAC"/>
              <w:rPr>
                <w:rFonts w:eastAsia="宋体"/>
              </w:rPr>
            </w:pPr>
          </w:p>
        </w:tc>
      </w:tr>
    </w:tbl>
    <w:p w14:paraId="1B261F33" w14:textId="77777777" w:rsidR="00EE25BE" w:rsidRPr="00EE25BE" w:rsidRDefault="00EE25BE" w:rsidP="00EE25BE"/>
    <w:p w14:paraId="5BE480E2" w14:textId="5BE28631" w:rsidR="006A13F9" w:rsidRPr="008F6AC6" w:rsidRDefault="006A13F9" w:rsidP="008F6AC6">
      <w:pPr>
        <w:pStyle w:val="2"/>
      </w:pPr>
      <w:bookmarkStart w:id="45" w:name="_Toc107821158"/>
      <w:bookmarkStart w:id="46" w:name="_Toc116913437"/>
      <w:r w:rsidRPr="006A13F9">
        <w:t>6.</w:t>
      </w:r>
      <w:r w:rsidR="008F6AC6">
        <w:t>2</w:t>
      </w:r>
      <w:r w:rsidRPr="006A13F9">
        <w:tab/>
        <w:t>Solution #</w:t>
      </w:r>
      <w:r w:rsidR="008F6AC6">
        <w:t>1</w:t>
      </w:r>
      <w:r w:rsidRPr="006A13F9">
        <w:t xml:space="preserve">: </w:t>
      </w:r>
      <w:bookmarkEnd w:id="45"/>
      <w:r w:rsidRPr="006A13F9">
        <w:t>PINE authentication and authorization</w:t>
      </w:r>
      <w:bookmarkEnd w:id="46"/>
    </w:p>
    <w:p w14:paraId="68313863" w14:textId="392644F9" w:rsidR="006A13F9" w:rsidRPr="006A13F9" w:rsidRDefault="006A13F9" w:rsidP="008F6AC6">
      <w:pPr>
        <w:pStyle w:val="3"/>
      </w:pPr>
      <w:bookmarkStart w:id="47" w:name="_Toc107821159"/>
      <w:bookmarkStart w:id="48" w:name="_Toc116913438"/>
      <w:r w:rsidRPr="006A13F9">
        <w:t>6.</w:t>
      </w:r>
      <w:r w:rsidR="008F6AC6">
        <w:t>2</w:t>
      </w:r>
      <w:r w:rsidRPr="006A13F9">
        <w:t>.1</w:t>
      </w:r>
      <w:r w:rsidRPr="006A13F9">
        <w:tab/>
        <w:t>Introduction</w:t>
      </w:r>
      <w:bookmarkEnd w:id="47"/>
      <w:bookmarkEnd w:id="48"/>
      <w:r w:rsidRPr="006A13F9">
        <w:t xml:space="preserve"> </w:t>
      </w:r>
    </w:p>
    <w:p w14:paraId="434D2972" w14:textId="77777777" w:rsidR="006A13F9" w:rsidRPr="006A13F9" w:rsidRDefault="006A13F9" w:rsidP="006A13F9">
      <w:r w:rsidRPr="006A13F9">
        <w:t xml:space="preserve">This solution addresses the requirement in KI#1 on authentication and authorization for PINE. </w:t>
      </w:r>
    </w:p>
    <w:p w14:paraId="023BE172" w14:textId="77777777" w:rsidR="006A13F9" w:rsidRPr="006A13F9" w:rsidRDefault="006A13F9" w:rsidP="006A13F9">
      <w:r w:rsidRPr="006A13F9">
        <w:lastRenderedPageBreak/>
        <w:t xml:space="preserve">This solution provides a method to ensure that the PINE can be authenticated and authorized by </w:t>
      </w:r>
      <w:proofErr w:type="gramStart"/>
      <w:r w:rsidRPr="006A13F9">
        <w:t>a</w:t>
      </w:r>
      <w:proofErr w:type="gramEnd"/>
      <w:r w:rsidRPr="006A13F9">
        <w:t xml:space="preserve"> AF before the connectivity for PINE is enabled. The authentication may be triggered by the SMF during the PDU session </w:t>
      </w:r>
      <w:r w:rsidRPr="006A13F9">
        <w:rPr>
          <w:lang w:eastAsia="zh-CN"/>
        </w:rPr>
        <w:t>modification</w:t>
      </w:r>
      <w:r w:rsidRPr="006A13F9">
        <w:t xml:space="preserve"> procedure. The </w:t>
      </w:r>
      <w:r w:rsidRPr="006A13F9">
        <w:rPr>
          <w:rFonts w:eastAsia="Malgun Gothic"/>
        </w:rPr>
        <w:t>authorization is performed based on authentication results.</w:t>
      </w:r>
    </w:p>
    <w:p w14:paraId="4E447C86" w14:textId="49CBAC57" w:rsidR="006A13F9" w:rsidRPr="006A13F9" w:rsidRDefault="006A13F9" w:rsidP="008F6AC6">
      <w:pPr>
        <w:pStyle w:val="3"/>
      </w:pPr>
      <w:bookmarkStart w:id="49" w:name="_Toc107821160"/>
      <w:bookmarkStart w:id="50" w:name="_Toc116913439"/>
      <w:r w:rsidRPr="006A13F9">
        <w:t>6.</w:t>
      </w:r>
      <w:r w:rsidR="008F6AC6">
        <w:t>2</w:t>
      </w:r>
      <w:r w:rsidRPr="006A13F9">
        <w:t>.2</w:t>
      </w:r>
      <w:r w:rsidRPr="006A13F9">
        <w:tab/>
        <w:t>Solution details</w:t>
      </w:r>
      <w:bookmarkEnd w:id="49"/>
      <w:bookmarkEnd w:id="50"/>
    </w:p>
    <w:p w14:paraId="3469FDAB" w14:textId="77777777" w:rsidR="006A13F9" w:rsidRPr="006A13F9" w:rsidRDefault="006A13F9" w:rsidP="006A13F9">
      <w:pPr>
        <w:jc w:val="center"/>
      </w:pPr>
      <w:r w:rsidRPr="006A13F9">
        <w:rPr>
          <w:noProof/>
          <w:lang w:val="en-US"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p>
    <w:p w14:paraId="6135638F" w14:textId="4E1E4A6A" w:rsidR="006A13F9" w:rsidRPr="006A13F9" w:rsidRDefault="006A13F9" w:rsidP="006A13F9">
      <w:pPr>
        <w:jc w:val="center"/>
      </w:pPr>
      <w:r w:rsidRPr="006A13F9">
        <w:t xml:space="preserve">Figure </w:t>
      </w:r>
      <w:r w:rsidRPr="006A13F9">
        <w:rPr>
          <w:lang w:val="en-US"/>
        </w:rPr>
        <w:t>6</w:t>
      </w:r>
      <w:r w:rsidRPr="006A13F9">
        <w:t>.</w:t>
      </w:r>
      <w:r w:rsidR="00073115">
        <w:t>2</w:t>
      </w:r>
      <w:r w:rsidRPr="006A13F9">
        <w:rPr>
          <w:lang w:eastAsia="zh-CN"/>
        </w:rPr>
        <w:t>.2</w:t>
      </w:r>
      <w:r w:rsidRPr="006A13F9">
        <w:t>-1 call flow of authentication and authorization for PINE</w:t>
      </w:r>
    </w:p>
    <w:p w14:paraId="58394801" w14:textId="1268A008" w:rsidR="006A13F9" w:rsidRPr="006A13F9" w:rsidRDefault="006A13F9" w:rsidP="006A13F9">
      <w:pPr>
        <w:rPr>
          <w:lang w:eastAsia="zh-CN"/>
        </w:rPr>
      </w:pPr>
      <w:r w:rsidRPr="006A13F9">
        <w:rPr>
          <w:lang w:eastAsia="zh-CN"/>
        </w:rPr>
        <w:t xml:space="preserve">As show in the </w:t>
      </w:r>
      <w:r w:rsidRPr="006A13F9">
        <w:t xml:space="preserve">Figure </w:t>
      </w:r>
      <w:r w:rsidRPr="006A13F9">
        <w:rPr>
          <w:lang w:val="en-US"/>
        </w:rPr>
        <w:t>6</w:t>
      </w:r>
      <w:r w:rsidRPr="006A13F9">
        <w:t>.</w:t>
      </w:r>
      <w:r w:rsidR="00073115">
        <w:t>2</w:t>
      </w:r>
      <w:r w:rsidRPr="006A13F9">
        <w:rPr>
          <w:lang w:eastAsia="zh-CN"/>
        </w:rPr>
        <w:t>.2</w:t>
      </w:r>
      <w:r w:rsidRPr="006A13F9">
        <w:t xml:space="preserve">-1, </w:t>
      </w:r>
      <w:r w:rsidRPr="006A13F9">
        <w:rPr>
          <w:lang w:eastAsia="zh-CN"/>
        </w:rPr>
        <w:t xml:space="preserve">the details of </w:t>
      </w:r>
      <w:r w:rsidRPr="006A13F9">
        <w:t>authentication and authorization for PINE is summarized as following</w:t>
      </w:r>
      <w:r w:rsidRPr="006A13F9">
        <w:rPr>
          <w:lang w:eastAsia="zh-CN"/>
        </w:rPr>
        <w:t>:</w:t>
      </w:r>
    </w:p>
    <w:p w14:paraId="288C2D26" w14:textId="051BF95A" w:rsidR="006A13F9" w:rsidRPr="006A13F9" w:rsidRDefault="006A13F9" w:rsidP="006A13F9">
      <w:r w:rsidRPr="006A13F9">
        <w:t>1. PEGC regist</w:t>
      </w:r>
      <w:r w:rsidR="00B06FEC">
        <w:t>er</w:t>
      </w:r>
      <w:r w:rsidRPr="006A13F9">
        <w:t>s to the 5GS and joins into the PIN.</w:t>
      </w:r>
    </w:p>
    <w:p w14:paraId="24ACDC07" w14:textId="77777777" w:rsidR="006A13F9" w:rsidRPr="006A13F9" w:rsidRDefault="006A13F9" w:rsidP="006A13F9">
      <w:r w:rsidRPr="006A13F9">
        <w:t>2. A PINE requests to access the PEGC for traffic relay to 5GS.</w:t>
      </w:r>
    </w:p>
    <w:p w14:paraId="1681CE7D" w14:textId="77777777" w:rsidR="006A13F9" w:rsidRPr="006A13F9" w:rsidRDefault="006A13F9" w:rsidP="006A13F9">
      <w:pPr>
        <w:rPr>
          <w:rFonts w:eastAsia="Malgun Gothic"/>
        </w:rPr>
      </w:pPr>
      <w:r w:rsidRPr="006A13F9">
        <w:t xml:space="preserve">3. The PEGC initiates PDU Session modification procedure with the PINE information sent to the SMF via NAS signalling. PINE information includes at least </w:t>
      </w:r>
      <w:r w:rsidRPr="006A13F9">
        <w:rPr>
          <w:rFonts w:eastAsia="Malgun Gothic"/>
        </w:rPr>
        <w:t>PINE ID.</w:t>
      </w:r>
    </w:p>
    <w:p w14:paraId="0CDB5200" w14:textId="77777777" w:rsidR="006A13F9" w:rsidRPr="006A13F9" w:rsidRDefault="006A13F9" w:rsidP="00073115">
      <w:pPr>
        <w:pStyle w:val="EditorsNote"/>
      </w:pPr>
      <w:r w:rsidRPr="006A13F9">
        <w:t>Editor’s Note: How does PEGC trigger PDU session modification request with PINE info is FFS.</w:t>
      </w:r>
    </w:p>
    <w:p w14:paraId="54E59381" w14:textId="77777777" w:rsidR="006A13F9" w:rsidRPr="006A13F9" w:rsidRDefault="006A13F9" w:rsidP="006A13F9">
      <w:pPr>
        <w:rPr>
          <w:rFonts w:eastAsia="Malgun Gothic"/>
        </w:rPr>
      </w:pPr>
      <w:r w:rsidRPr="006A13F9">
        <w:rPr>
          <w:rFonts w:eastAsia="Malgun Gothic"/>
        </w:rPr>
        <w:t xml:space="preserve">4. The SMF determines whether </w:t>
      </w:r>
      <w:r w:rsidRPr="006A13F9">
        <w:rPr>
          <w:lang w:eastAsia="zh-CN"/>
        </w:rPr>
        <w:t>a</w:t>
      </w:r>
      <w:r w:rsidRPr="006A13F9">
        <w:t xml:space="preserve">uthentication </w:t>
      </w:r>
      <w:r w:rsidRPr="006A13F9">
        <w:rPr>
          <w:rFonts w:eastAsia="Malgun Gothic"/>
        </w:rPr>
        <w:t xml:space="preserve">is required for the PINE. </w:t>
      </w:r>
      <w:r w:rsidRPr="006A13F9">
        <w:rPr>
          <w:lang w:eastAsia="zh-CN"/>
        </w:rPr>
        <w:t>A</w:t>
      </w:r>
      <w:r w:rsidRPr="006A13F9">
        <w:t>uthentication for PINE</w:t>
      </w:r>
      <w:r w:rsidRPr="006A13F9">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6F542FD" w:rsidR="006A13F9" w:rsidRPr="006A13F9" w:rsidRDefault="006A13F9" w:rsidP="006A13F9">
      <w:pPr>
        <w:keepLines/>
        <w:ind w:left="1135" w:hanging="851"/>
      </w:pPr>
      <w:r w:rsidRPr="006A13F9">
        <w:t>NOTE:</w:t>
      </w:r>
      <w:r w:rsidR="00C122FD">
        <w:tab/>
      </w:r>
      <w:r w:rsidRPr="006A13F9">
        <w:t xml:space="preserve">Multiple round-trip messages may be needed as required by the authentication method used by the AF. The method used to authenticate the UE (e.g. whether over EAP or not) and the content of Authentication Messages (e.g. EAP packets) to support that method are out of scope of 3GPP. </w:t>
      </w:r>
    </w:p>
    <w:p w14:paraId="108ABF85" w14:textId="77777777" w:rsidR="006A13F9" w:rsidRPr="006A13F9" w:rsidRDefault="006A13F9" w:rsidP="008F6AC6">
      <w:pPr>
        <w:pStyle w:val="EditorsNote"/>
      </w:pPr>
      <w:r w:rsidRPr="006A13F9">
        <w:t>Editor’s Note: How does 5GC/SMF identify PINE is FFS.</w:t>
      </w:r>
    </w:p>
    <w:p w14:paraId="35E21A99" w14:textId="77777777" w:rsidR="006A13F9" w:rsidRPr="006A13F9" w:rsidRDefault="006A13F9" w:rsidP="006A13F9">
      <w:r w:rsidRPr="006A13F9">
        <w:t xml:space="preserve">5. The SMF updates the PCF with the PINE information in SM Policy Association Modification if PINE is authorized. </w:t>
      </w:r>
    </w:p>
    <w:p w14:paraId="3E232BC9" w14:textId="77777777" w:rsidR="006A13F9" w:rsidRPr="006A13F9" w:rsidRDefault="006A13F9" w:rsidP="006A13F9">
      <w:pPr>
        <w:rPr>
          <w:rFonts w:eastAsia="Malgun Gothic"/>
        </w:rPr>
      </w:pPr>
      <w:r w:rsidRPr="006A13F9">
        <w:t xml:space="preserve">6. </w:t>
      </w:r>
      <w:r w:rsidRPr="006A13F9">
        <w:rPr>
          <w:rFonts w:eastAsia="Malgun Gothic"/>
        </w:rPr>
        <w:t>The QoS flow for the PINE communication with 5GS is established via PDU session modification procedure.</w:t>
      </w:r>
    </w:p>
    <w:p w14:paraId="66538D71" w14:textId="77777777" w:rsidR="006A13F9" w:rsidRPr="006A13F9" w:rsidRDefault="006A13F9" w:rsidP="006A13F9">
      <w:pPr>
        <w:rPr>
          <w:rFonts w:eastAsia="Malgun Gothic"/>
        </w:rPr>
      </w:pPr>
      <w:r w:rsidRPr="006A13F9">
        <w:rPr>
          <w:rFonts w:eastAsia="Malgun Gothic"/>
        </w:rPr>
        <w:t>7. The PEGC sends a response to the PINE.</w:t>
      </w:r>
    </w:p>
    <w:p w14:paraId="2E661692" w14:textId="77777777" w:rsidR="006A13F9" w:rsidRPr="006A13F9" w:rsidRDefault="006A13F9" w:rsidP="006A13F9">
      <w:r w:rsidRPr="006A13F9">
        <w:rPr>
          <w:rFonts w:eastAsia="Malgun Gothic"/>
        </w:rPr>
        <w:t>8. The application traffic of the PINE is relayed to the AF via the PEGC and 5GS.</w:t>
      </w:r>
    </w:p>
    <w:p w14:paraId="1D7CB5CF" w14:textId="294B5DDE" w:rsidR="006A13F9" w:rsidRPr="006A13F9" w:rsidRDefault="006A13F9" w:rsidP="008F6AC6">
      <w:pPr>
        <w:pStyle w:val="3"/>
      </w:pPr>
      <w:bookmarkStart w:id="51" w:name="_Toc107821161"/>
      <w:bookmarkStart w:id="52" w:name="_Toc116913440"/>
      <w:r w:rsidRPr="006A13F9">
        <w:t>6.</w:t>
      </w:r>
      <w:r w:rsidR="008F6AC6">
        <w:t>2</w:t>
      </w:r>
      <w:r w:rsidRPr="006A13F9">
        <w:t>.3</w:t>
      </w:r>
      <w:r w:rsidRPr="006A13F9">
        <w:tab/>
        <w:t>Evaluation</w:t>
      </w:r>
      <w:bookmarkEnd w:id="51"/>
      <w:bookmarkEnd w:id="52"/>
    </w:p>
    <w:p w14:paraId="545786B6" w14:textId="77777777" w:rsidR="006A13F9" w:rsidRPr="006A13F9" w:rsidRDefault="006A13F9" w:rsidP="006A13F9">
      <w:pPr>
        <w:rPr>
          <w:rFonts w:eastAsia="Malgun Gothic"/>
        </w:rPr>
      </w:pPr>
      <w:r w:rsidRPr="006A13F9">
        <w:rPr>
          <w:rFonts w:eastAsia="Malgun Gothic"/>
        </w:rPr>
        <w:t>TBD</w:t>
      </w:r>
    </w:p>
    <w:p w14:paraId="3CD7DD04" w14:textId="77777777" w:rsidR="006A13F9" w:rsidRPr="006A13F9" w:rsidRDefault="006A13F9" w:rsidP="008F6AC6">
      <w:pPr>
        <w:pStyle w:val="EditorsNote"/>
        <w:rPr>
          <w:rFonts w:eastAsia="Malgun Gothic"/>
        </w:rPr>
      </w:pPr>
      <w:r w:rsidRPr="006A13F9">
        <w:t>Editor’s Note: The impact to 5GC is FFS.</w:t>
      </w:r>
    </w:p>
    <w:p w14:paraId="1D72F2E8" w14:textId="24B3F775" w:rsidR="00884614" w:rsidRPr="00884614" w:rsidRDefault="00884614" w:rsidP="00884614">
      <w:pPr>
        <w:pStyle w:val="2"/>
      </w:pPr>
      <w:bookmarkStart w:id="53" w:name="_Toc107821152"/>
      <w:bookmarkStart w:id="54" w:name="_Toc116913441"/>
      <w:bookmarkStart w:id="55" w:name="_Toc72913426"/>
      <w:bookmarkStart w:id="56" w:name="_Toc513475447"/>
      <w:bookmarkStart w:id="57" w:name="_Toc48930863"/>
      <w:bookmarkStart w:id="58" w:name="_Toc49376112"/>
      <w:bookmarkStart w:id="59" w:name="_Toc56501565"/>
      <w:bookmarkStart w:id="60" w:name="_Toc96354898"/>
      <w:r w:rsidRPr="00884614">
        <w:lastRenderedPageBreak/>
        <w:t>6.3</w:t>
      </w:r>
      <w:r w:rsidRPr="00884614">
        <w:tab/>
        <w:t>Solution #2: Authentication and authorization for PINE</w:t>
      </w:r>
      <w:bookmarkEnd w:id="53"/>
      <w:bookmarkEnd w:id="54"/>
    </w:p>
    <w:p w14:paraId="5DDD5F95" w14:textId="0952D094" w:rsidR="00884614" w:rsidRPr="00884614" w:rsidRDefault="00884614" w:rsidP="00884614">
      <w:pPr>
        <w:pStyle w:val="3"/>
      </w:pPr>
      <w:bookmarkStart w:id="61" w:name="_Toc107821153"/>
      <w:bookmarkStart w:id="62" w:name="_Toc116913442"/>
      <w:r w:rsidRPr="00884614">
        <w:t>6.</w:t>
      </w:r>
      <w:r w:rsidR="009F4563">
        <w:t>3</w:t>
      </w:r>
      <w:r w:rsidRPr="00884614">
        <w:t>.1</w:t>
      </w:r>
      <w:r w:rsidRPr="00884614">
        <w:tab/>
        <w:t>Introduction</w:t>
      </w:r>
      <w:bookmarkEnd w:id="61"/>
      <w:bookmarkEnd w:id="62"/>
    </w:p>
    <w:p w14:paraId="10A8C4E7" w14:textId="77777777" w:rsidR="00884614" w:rsidRPr="00884614" w:rsidRDefault="00884614" w:rsidP="00884614">
      <w:pPr>
        <w:rPr>
          <w:lang w:eastAsia="zh-CN"/>
        </w:rPr>
      </w:pPr>
      <w:r w:rsidRPr="00884614">
        <w:t>This solution addresses the KI#1 "Authentication and authorization for PINE"</w:t>
      </w:r>
      <w:r w:rsidRPr="00884614">
        <w:rPr>
          <w:lang w:eastAsia="zh-CN"/>
        </w:rPr>
        <w:t>.</w:t>
      </w:r>
    </w:p>
    <w:p w14:paraId="3596895E" w14:textId="53B2B780" w:rsidR="00884614" w:rsidRPr="00884614" w:rsidRDefault="00884614" w:rsidP="00884614">
      <w:pPr>
        <w:pStyle w:val="3"/>
      </w:pPr>
      <w:bookmarkStart w:id="63" w:name="_Toc107821154"/>
      <w:bookmarkStart w:id="64" w:name="_Toc116913443"/>
      <w:r w:rsidRPr="00884614">
        <w:t>6.</w:t>
      </w:r>
      <w:r w:rsidR="009F4563">
        <w:t>3</w:t>
      </w:r>
      <w:r w:rsidRPr="00884614">
        <w:t>.2</w:t>
      </w:r>
      <w:r w:rsidRPr="00884614">
        <w:tab/>
        <w:t>Solution details</w:t>
      </w:r>
      <w:bookmarkEnd w:id="63"/>
      <w:bookmarkEnd w:id="64"/>
    </w:p>
    <w:p w14:paraId="6B209E82" w14:textId="77777777" w:rsidR="00884614" w:rsidRPr="00884614" w:rsidRDefault="00884614" w:rsidP="00884614">
      <w:pPr>
        <w:overflowPunct w:val="0"/>
        <w:autoSpaceDE w:val="0"/>
        <w:autoSpaceDN w:val="0"/>
        <w:adjustRightInd w:val="0"/>
        <w:textAlignment w:val="baseline"/>
        <w:rPr>
          <w:rFonts w:eastAsia="Malgun Gothic"/>
          <w:lang w:eastAsia="en-GB"/>
        </w:rPr>
      </w:pPr>
      <w:bookmarkStart w:id="65" w:name="_Toc107821155"/>
      <w:r w:rsidRPr="00884614">
        <w:rPr>
          <w:rFonts w:eastAsia="Malgun Gothic"/>
          <w:lang w:eastAsia="en-GB"/>
        </w:rPr>
        <w:t>The procedure describes how 5GC requests the authentication and authorization for a PINE.</w:t>
      </w:r>
    </w:p>
    <w:p w14:paraId="5D6DC661" w14:textId="77777777" w:rsidR="00884614" w:rsidRPr="00884614" w:rsidRDefault="000031C1" w:rsidP="00884614">
      <w:pPr>
        <w:keepNext/>
        <w:keepLines/>
        <w:overflowPunct w:val="0"/>
        <w:autoSpaceDE w:val="0"/>
        <w:autoSpaceDN w:val="0"/>
        <w:adjustRightInd w:val="0"/>
        <w:spacing w:before="60"/>
        <w:jc w:val="center"/>
        <w:textAlignment w:val="baseline"/>
        <w:rPr>
          <w:rFonts w:ascii="Arial" w:eastAsia="等线" w:hAnsi="Arial"/>
          <w:b/>
          <w:lang w:eastAsia="en-GB"/>
        </w:rPr>
      </w:pPr>
      <w:bookmarkStart w:id="66" w:name="_Hlk107218640"/>
      <w:r>
        <w:rPr>
          <w:rFonts w:ascii="Arial" w:eastAsia="Times New Roman" w:hAnsi="Arial"/>
          <w:b/>
          <w:lang w:eastAsia="en-GB"/>
        </w:rPr>
        <w:pict w14:anchorId="23841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pt;height:319.3pt">
            <v:imagedata r:id="rId17" o:title=""/>
          </v:shape>
        </w:pict>
      </w:r>
    </w:p>
    <w:p w14:paraId="57605978" w14:textId="18BE8540" w:rsidR="00884614" w:rsidRPr="00884614" w:rsidRDefault="00884614" w:rsidP="00884614">
      <w:pPr>
        <w:keepLines/>
        <w:overflowPunct w:val="0"/>
        <w:autoSpaceDE w:val="0"/>
        <w:autoSpaceDN w:val="0"/>
        <w:adjustRightInd w:val="0"/>
        <w:spacing w:after="240"/>
        <w:jc w:val="center"/>
        <w:textAlignment w:val="baseline"/>
        <w:rPr>
          <w:rFonts w:ascii="Arial" w:eastAsia="等线" w:hAnsi="Arial"/>
          <w:b/>
          <w:lang w:eastAsia="en-GB"/>
        </w:rPr>
      </w:pPr>
      <w:r w:rsidRPr="00884614">
        <w:rPr>
          <w:rFonts w:ascii="Arial" w:eastAsia="等线" w:hAnsi="Arial"/>
          <w:b/>
          <w:lang w:eastAsia="en-GB"/>
        </w:rPr>
        <w:t>Figure 6.</w:t>
      </w:r>
      <w:r w:rsidR="009F4563">
        <w:rPr>
          <w:rFonts w:ascii="Arial" w:eastAsia="等线" w:hAnsi="Arial"/>
          <w:b/>
          <w:lang w:eastAsia="en-GB"/>
        </w:rPr>
        <w:t>3</w:t>
      </w:r>
      <w:r w:rsidRPr="00884614">
        <w:rPr>
          <w:rFonts w:ascii="Arial" w:eastAsia="等线" w:hAnsi="Arial"/>
          <w:b/>
          <w:lang w:eastAsia="en-GB"/>
        </w:rPr>
        <w:t>.2-1: Authentication and authorization for PINE</w:t>
      </w:r>
    </w:p>
    <w:p w14:paraId="26552F74"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1</w:t>
      </w:r>
      <w:r w:rsidRPr="00884614">
        <w:rPr>
          <w:rFonts w:eastAsia="等线"/>
          <w:lang w:eastAsia="zh-CN"/>
        </w:rPr>
        <w:t>.</w:t>
      </w:r>
      <w:r w:rsidRPr="00884614">
        <w:rPr>
          <w:rFonts w:eastAsia="等线"/>
          <w:lang w:eastAsia="zh-C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2.</w:t>
      </w:r>
      <w:r w:rsidRPr="00884614">
        <w:rPr>
          <w:rFonts w:eastAsia="等线"/>
          <w:lang w:eastAsia="zh-CN"/>
        </w:rPr>
        <w:tab/>
        <w:t xml:space="preserve">[Optional] The PINE may disconnect the PEGC and sometime reconnect the PEGC again. In this case, if the PEGC still holds the configuration of the PINE, the PEGC may not indicates to the PEMC for authorization, this can avoid </w:t>
      </w:r>
      <w:proofErr w:type="spellStart"/>
      <w:r w:rsidRPr="00884614">
        <w:rPr>
          <w:rFonts w:eastAsia="等线"/>
          <w:lang w:eastAsia="zh-CN"/>
        </w:rPr>
        <w:t>to</w:t>
      </w:r>
      <w:proofErr w:type="spellEnd"/>
      <w:r w:rsidRPr="00884614">
        <w:rPr>
          <w:rFonts w:eastAsia="等线"/>
          <w:lang w:eastAsia="zh-CN"/>
        </w:rPr>
        <w:t xml:space="preserve"> frequently disturb the PEMC, or the PINE can still access the PIN when PEMC is not reachable.</w:t>
      </w:r>
    </w:p>
    <w:p w14:paraId="7F4587B2"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ab/>
        <w:t>The PEGC may report the IP address of the PINE to the SMF.</w:t>
      </w:r>
    </w:p>
    <w:p w14:paraId="2973C55B"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3</w:t>
      </w:r>
      <w:r w:rsidRPr="00884614">
        <w:rPr>
          <w:rFonts w:eastAsia="等线"/>
          <w:lang w:eastAsia="zh-CN"/>
        </w:rPr>
        <w:t>.</w:t>
      </w:r>
      <w:r w:rsidRPr="00884614">
        <w:rPr>
          <w:rFonts w:eastAsia="等线"/>
          <w:lang w:eastAsia="zh-CN"/>
        </w:rPr>
        <w:tab/>
        <w:t xml:space="preserve">If the PINE needs authentication and authorization, </w:t>
      </w:r>
      <w:r w:rsidRPr="00884614">
        <w:rPr>
          <w:rFonts w:eastAsia="等线" w:hint="eastAsia"/>
          <w:lang w:eastAsia="zh-CN"/>
        </w:rPr>
        <w:t>t</w:t>
      </w:r>
      <w:r w:rsidRPr="00884614">
        <w:rPr>
          <w:rFonts w:eastAsia="等线"/>
          <w:lang w:eastAsia="zh-CN"/>
        </w:rPr>
        <w:t>he PEGC sends PDU Session Modification Request to the SMF corresponding to the PDU Session related to the PIN.</w:t>
      </w:r>
    </w:p>
    <w:p w14:paraId="5966FA1E" w14:textId="603CBD38"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Editor's note:</w:t>
      </w:r>
      <w:r w:rsidRPr="00884614">
        <w:rPr>
          <w:rFonts w:eastAsia="等线"/>
          <w:lang w:eastAsia="zh-CN"/>
        </w:rPr>
        <w:tab/>
        <w:t xml:space="preserve">How the PEGC </w:t>
      </w:r>
      <w:r w:rsidR="009F4563" w:rsidRPr="00884614">
        <w:rPr>
          <w:rFonts w:eastAsia="等线"/>
          <w:lang w:eastAsia="zh-CN"/>
        </w:rPr>
        <w:t>determines</w:t>
      </w:r>
      <w:r w:rsidRPr="00884614">
        <w:rPr>
          <w:rFonts w:eastAsia="等线"/>
          <w:lang w:eastAsia="zh-CN"/>
        </w:rPr>
        <w:t xml:space="preserve"> a PINE needs AA is FFS. </w:t>
      </w:r>
    </w:p>
    <w:p w14:paraId="5E96245E"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4</w:t>
      </w:r>
      <w:r w:rsidRPr="00884614">
        <w:rPr>
          <w:rFonts w:eastAsia="等线"/>
          <w:lang w:eastAsia="zh-CN"/>
        </w:rPr>
        <w:t>.</w:t>
      </w:r>
      <w:r w:rsidRPr="00884614">
        <w:rPr>
          <w:rFonts w:eastAsia="等线"/>
          <w:lang w:eastAsia="zh-CN"/>
        </w:rPr>
        <w:tab/>
        <w:t>The SMF may request identity from PINE using EAP messages over NAS same as described in steps 9-10 of clause 11.1.2 in TS 23.501 [X], the PEGC forwards the EAP messages between the SMF and the PINE.</w:t>
      </w:r>
    </w:p>
    <w:p w14:paraId="40FE1153" w14:textId="77777777" w:rsidR="00884614" w:rsidRPr="00884614" w:rsidRDefault="00884614" w:rsidP="00884614">
      <w:pPr>
        <w:overflowPunct w:val="0"/>
        <w:autoSpaceDE w:val="0"/>
        <w:autoSpaceDN w:val="0"/>
        <w:adjustRightInd w:val="0"/>
        <w:ind w:left="568" w:hanging="284"/>
        <w:textAlignment w:val="baseline"/>
      </w:pPr>
      <w:r w:rsidRPr="00884614">
        <w:rPr>
          <w:rFonts w:eastAsia="等线"/>
          <w:lang w:eastAsia="zh-CN"/>
        </w:rPr>
        <w:lastRenderedPageBreak/>
        <w:t>5.</w:t>
      </w:r>
      <w:r w:rsidRPr="00884614">
        <w:rPr>
          <w:rFonts w:eastAsia="等线"/>
          <w:lang w:eastAsia="zh-CN"/>
        </w:rPr>
        <w:tab/>
        <w:t xml:space="preserve">The SMF sends the EAP message to the external DN-AAA, then the external DN-AAA </w:t>
      </w:r>
      <w:r w:rsidRPr="00884614">
        <w:t>and the PINE exchange EAP messages via the SMF, UPF, and the PEGC same as described in steps 11-13 of clause 11.1.2 in TS 33.501 [X] with following difference:</w:t>
      </w:r>
    </w:p>
    <w:p w14:paraId="6DEB7B8F" w14:textId="77777777" w:rsidR="00884614" w:rsidRPr="00884614" w:rsidRDefault="00884614" w:rsidP="00884614">
      <w:pPr>
        <w:overflowPunct w:val="0"/>
        <w:autoSpaceDE w:val="0"/>
        <w:autoSpaceDN w:val="0"/>
        <w:adjustRightInd w:val="0"/>
        <w:ind w:leftChars="384" w:left="1134" w:hangingChars="183" w:hanging="366"/>
        <w:textAlignment w:val="baseline"/>
        <w:rPr>
          <w:rFonts w:eastAsia="等线"/>
          <w:lang w:eastAsia="zh-CN"/>
        </w:rPr>
      </w:pPr>
      <w:r w:rsidRPr="00884614">
        <w:rPr>
          <w:rFonts w:eastAsia="等线"/>
          <w:lang w:eastAsia="zh-CN"/>
        </w:rPr>
        <w:t>-</w:t>
      </w:r>
      <w:r w:rsidRPr="00884614">
        <w:rPr>
          <w:rFonts w:eastAsia="等线"/>
          <w:lang w:eastAsia="zh-CN"/>
        </w:rPr>
        <w:tab/>
        <w:t>The PEGC exchanges the EAP messages with the PINE.</w:t>
      </w:r>
    </w:p>
    <w:p w14:paraId="7DF0180E"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6.</w:t>
      </w:r>
      <w:r w:rsidRPr="00884614">
        <w:rPr>
          <w:rFonts w:eastAsia="等线"/>
          <w:lang w:eastAsia="zh-CN"/>
        </w:rPr>
        <w:tab/>
        <w:t xml:space="preserve">If the authentication succeeds, the </w:t>
      </w:r>
      <w:r w:rsidRPr="00884614">
        <w:t>same as described in steps 14 of clause 11.1.2 in TS 33.501 [X] is performed</w:t>
      </w:r>
      <w:r w:rsidRPr="00884614">
        <w:rPr>
          <w:rFonts w:eastAsia="等线"/>
          <w:lang w:eastAsia="zh-CN"/>
        </w:rPr>
        <w:t>.</w:t>
      </w:r>
    </w:p>
    <w:p w14:paraId="7ED7BBB5"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7.</w:t>
      </w:r>
      <w:r w:rsidRPr="00884614">
        <w:rPr>
          <w:rFonts w:eastAsia="等线"/>
          <w:lang w:eastAsia="zh-CN"/>
        </w:rPr>
        <w:tab/>
        <w:t>The SMF authorizes the PINE based on the information received from external AAA.</w:t>
      </w:r>
    </w:p>
    <w:p w14:paraId="3548FAE0"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8.</w:t>
      </w:r>
      <w:r w:rsidRPr="00884614">
        <w:rPr>
          <w:rFonts w:eastAsia="等线"/>
          <w:lang w:eastAsia="zh-CN"/>
        </w:rPr>
        <w:tab/>
        <w:t>The SMF sends PDU Session Modification Ack to the PEGC.</w:t>
      </w:r>
    </w:p>
    <w:p w14:paraId="4BCD4169"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9.</w:t>
      </w:r>
      <w:r w:rsidRPr="00884614">
        <w:rPr>
          <w:rFonts w:eastAsia="等线"/>
          <w:lang w:eastAsia="zh-CN"/>
        </w:rPr>
        <w:tab/>
        <w:t xml:space="preserve">The PEGC authorize the PINE connecting to the PEGC. </w:t>
      </w:r>
    </w:p>
    <w:bookmarkEnd w:id="66"/>
    <w:p w14:paraId="1C53316A"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Editor's note:</w:t>
      </w:r>
      <w:r w:rsidRPr="00884614">
        <w:rPr>
          <w:rFonts w:eastAsia="等线"/>
          <w:lang w:eastAsia="zh-CN"/>
        </w:rPr>
        <w:tab/>
        <w:t xml:space="preserve">Whether AA context needs to be stored and where to store is FFS. </w:t>
      </w:r>
    </w:p>
    <w:p w14:paraId="3E9B61EF" w14:textId="039EC8A9" w:rsidR="00884614" w:rsidRPr="00884614" w:rsidRDefault="00884614" w:rsidP="00884614">
      <w:pPr>
        <w:pStyle w:val="3"/>
      </w:pPr>
      <w:bookmarkStart w:id="67" w:name="_Toc116913444"/>
      <w:r w:rsidRPr="00884614">
        <w:t>6.</w:t>
      </w:r>
      <w:r w:rsidR="009F4563">
        <w:t>3</w:t>
      </w:r>
      <w:r w:rsidRPr="00884614">
        <w:t>.3</w:t>
      </w:r>
      <w:r w:rsidRPr="00884614">
        <w:tab/>
        <w:t>Evaluation</w:t>
      </w:r>
      <w:bookmarkEnd w:id="65"/>
      <w:bookmarkEnd w:id="67"/>
    </w:p>
    <w:p w14:paraId="6A08F107" w14:textId="77777777" w:rsidR="00884614" w:rsidRPr="00884614" w:rsidRDefault="00884614" w:rsidP="00884614">
      <w:r w:rsidRPr="00884614">
        <w:t xml:space="preserve">TBD.  </w:t>
      </w:r>
    </w:p>
    <w:p w14:paraId="5E047840" w14:textId="17ACD5D5" w:rsidR="000F71B8" w:rsidRPr="000F71B8" w:rsidRDefault="000F71B8" w:rsidP="000F71B8">
      <w:pPr>
        <w:pStyle w:val="2"/>
      </w:pPr>
      <w:bookmarkStart w:id="68" w:name="_Toc107949237"/>
      <w:bookmarkStart w:id="69" w:name="_Toc116913445"/>
      <w:bookmarkEnd w:id="55"/>
      <w:bookmarkEnd w:id="56"/>
      <w:bookmarkEnd w:id="57"/>
      <w:bookmarkEnd w:id="58"/>
      <w:bookmarkEnd w:id="59"/>
      <w:bookmarkEnd w:id="60"/>
      <w:r w:rsidRPr="000F71B8">
        <w:t>6.</w:t>
      </w:r>
      <w:r>
        <w:t>4</w:t>
      </w:r>
      <w:r w:rsidRPr="000F71B8">
        <w:tab/>
        <w:t>Solution #</w:t>
      </w:r>
      <w:r>
        <w:t>3</w:t>
      </w:r>
      <w:r w:rsidRPr="000F71B8">
        <w:t xml:space="preserve">: </w:t>
      </w:r>
      <w:bookmarkEnd w:id="68"/>
      <w:r w:rsidRPr="000F71B8">
        <w:t>Authentication for PIN elements involving SMF</w:t>
      </w:r>
      <w:bookmarkEnd w:id="69"/>
    </w:p>
    <w:p w14:paraId="6C86226A" w14:textId="00095461" w:rsidR="000F71B8" w:rsidRPr="000F71B8" w:rsidRDefault="000F71B8" w:rsidP="00B17AB9">
      <w:pPr>
        <w:pStyle w:val="3"/>
      </w:pPr>
      <w:bookmarkStart w:id="70" w:name="_Toc107949238"/>
      <w:bookmarkStart w:id="71" w:name="_Toc116913446"/>
      <w:r w:rsidRPr="000F71B8">
        <w:t>6.</w:t>
      </w:r>
      <w:r w:rsidR="00B17AB9">
        <w:t>4</w:t>
      </w:r>
      <w:r w:rsidRPr="000F71B8">
        <w:t>.1</w:t>
      </w:r>
      <w:r w:rsidRPr="000F71B8">
        <w:tab/>
        <w:t>Introduction</w:t>
      </w:r>
      <w:bookmarkEnd w:id="70"/>
      <w:bookmarkEnd w:id="71"/>
      <w:r w:rsidRPr="000F71B8">
        <w:t xml:space="preserve"> </w:t>
      </w:r>
    </w:p>
    <w:p w14:paraId="70E31D50" w14:textId="77777777" w:rsidR="000F71B8" w:rsidRPr="000F71B8" w:rsidRDefault="000F71B8" w:rsidP="000F71B8">
      <w:pPr>
        <w:rPr>
          <w:rFonts w:eastAsia="Times New Roman"/>
          <w:lang w:val="en-IN" w:eastAsia="en-IN"/>
        </w:rPr>
      </w:pPr>
      <w:r w:rsidRPr="000F71B8">
        <w:rPr>
          <w:rFonts w:eastAsia="Times New Roman"/>
          <w:lang w:val="en-IN" w:eastAsia="en-IN"/>
        </w:rPr>
        <w:t>This solution addresses the authentication of PIN elements as described in KI#1 by utilizing a procedure similar to Data Network specific secondary authentication.</w:t>
      </w:r>
    </w:p>
    <w:p w14:paraId="53E879FA" w14:textId="77777777" w:rsidR="000F71B8" w:rsidRPr="000F71B8" w:rsidRDefault="000F71B8" w:rsidP="000F71B8">
      <w:r w:rsidRPr="000F71B8">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0F71B8" w:rsidRDefault="000F71B8" w:rsidP="000F71B8">
      <w:r w:rsidRPr="000F71B8">
        <w:t xml:space="preserve">This concept is extended in the proposed solution to the case of PIN networks. </w:t>
      </w:r>
    </w:p>
    <w:p w14:paraId="3E293611" w14:textId="77777777" w:rsidR="000F71B8" w:rsidRPr="000F71B8" w:rsidRDefault="000F71B8" w:rsidP="000F71B8">
      <w:r w:rsidRPr="000F71B8">
        <w:t>The AAA server and the Data Network are typically operated by the same third party referred to as PIN Service Provider (PSP). The PECG is relaying EAP messages to and from a PINE.</w:t>
      </w:r>
    </w:p>
    <w:p w14:paraId="4E0C0391" w14:textId="775BC354" w:rsidR="000F71B8" w:rsidRPr="000F71B8" w:rsidRDefault="000F71B8" w:rsidP="00B17AB9">
      <w:pPr>
        <w:pStyle w:val="3"/>
      </w:pPr>
      <w:bookmarkStart w:id="72" w:name="_Toc107949239"/>
      <w:bookmarkStart w:id="73" w:name="_Toc116913447"/>
      <w:r w:rsidRPr="000F71B8">
        <w:t>6.</w:t>
      </w:r>
      <w:r w:rsidR="00B17AB9">
        <w:t>4</w:t>
      </w:r>
      <w:r w:rsidRPr="000F71B8">
        <w:t>.2</w:t>
      </w:r>
      <w:r w:rsidRPr="000F71B8">
        <w:tab/>
        <w:t>Solution details</w:t>
      </w:r>
      <w:bookmarkEnd w:id="72"/>
      <w:bookmarkEnd w:id="73"/>
    </w:p>
    <w:p w14:paraId="3DF19FE7" w14:textId="275B82EB" w:rsidR="000F71B8" w:rsidRPr="000F71B8" w:rsidRDefault="000F71B8" w:rsidP="000F71B8">
      <w:r w:rsidRPr="000F71B8">
        <w:t>Figure 6.</w:t>
      </w:r>
      <w:r w:rsidR="00B17AB9">
        <w:t>4</w:t>
      </w:r>
      <w:r w:rsidRPr="000F71B8">
        <w:t>.2-1 shows the procedure for authentication of a PINE.</w:t>
      </w:r>
    </w:p>
    <w:p w14:paraId="79902CAB" w14:textId="7D8D3DDD" w:rsidR="000F71B8" w:rsidRPr="000F71B8" w:rsidRDefault="00711A84" w:rsidP="000F71B8">
      <w:pPr>
        <w:keepNext/>
        <w:spacing w:after="0"/>
        <w:jc w:val="both"/>
      </w:pPr>
      <w:r w:rsidRPr="000F71B8">
        <w:object w:dxaOrig="23964" w:dyaOrig="13839" w14:anchorId="74AAF84C">
          <v:shape id="_x0000_i1026" type="#_x0000_t75" style="width:481.75pt;height:278.3pt" o:ole="">
            <v:imagedata r:id="rId18" o:title=""/>
          </v:shape>
          <o:OLEObject Type="Embed" ProgID="Visio.Drawing.15" ShapeID="_x0000_i1026" DrawAspect="Content" ObjectID="_1727815790" r:id="rId19"/>
        </w:object>
      </w:r>
    </w:p>
    <w:p w14:paraId="2B0E8E77" w14:textId="5611751A" w:rsidR="000F71B8" w:rsidRPr="000F71B8" w:rsidRDefault="000F71B8" w:rsidP="000F71B8">
      <w:pPr>
        <w:jc w:val="center"/>
        <w:rPr>
          <w:b/>
          <w:bCs/>
        </w:rPr>
      </w:pPr>
      <w:r w:rsidRPr="000F71B8">
        <w:rPr>
          <w:b/>
          <w:bCs/>
        </w:rPr>
        <w:t>Figure 6.</w:t>
      </w:r>
      <w:r w:rsidR="00B17AB9">
        <w:rPr>
          <w:b/>
          <w:bCs/>
        </w:rPr>
        <w:t>4</w:t>
      </w:r>
      <w:r w:rsidRPr="000F71B8">
        <w:rPr>
          <w:b/>
          <w:bCs/>
        </w:rPr>
        <w:t>.2-1 Authentication procedure for PINE using DN specific secondary authentication</w:t>
      </w:r>
    </w:p>
    <w:p w14:paraId="687C25E6" w14:textId="77777777" w:rsidR="000F71B8" w:rsidRPr="000F71B8" w:rsidRDefault="000F71B8" w:rsidP="000F71B8">
      <w:r w:rsidRPr="000F71B8">
        <w:t xml:space="preserve">PINE acts as an EAP client, SMF acts as an EAP Authenticator and PSP DN-AAA server acts as an EAP server. </w:t>
      </w:r>
    </w:p>
    <w:p w14:paraId="7DC6CB02" w14:textId="77777777" w:rsidR="000F71B8" w:rsidRPr="000F71B8" w:rsidRDefault="000F71B8" w:rsidP="000F71B8">
      <w:r w:rsidRPr="000F71B8">
        <w:t>The individual steps are described below.</w:t>
      </w:r>
    </w:p>
    <w:p w14:paraId="4E66FF7D" w14:textId="77777777" w:rsidR="000F71B8" w:rsidRPr="000F71B8" w:rsidRDefault="000F71B8" w:rsidP="000F71B8">
      <w:r w:rsidRPr="000F71B8">
        <w:t>PINE requesting connectivity via PEGC/UE:</w:t>
      </w:r>
    </w:p>
    <w:p w14:paraId="606450AD" w14:textId="77777777" w:rsidR="000F71B8" w:rsidRPr="000F71B8" w:rsidRDefault="000F71B8" w:rsidP="000F71B8">
      <w:pPr>
        <w:ind w:left="360"/>
        <w:jc w:val="both"/>
        <w:rPr>
          <w:rFonts w:cs="Arial"/>
          <w:color w:val="000000"/>
        </w:rPr>
      </w:pPr>
      <w:r w:rsidRPr="000F71B8">
        <w:rPr>
          <w:rFonts w:cs="Arial"/>
        </w:rPr>
        <w:t>Step 1a.</w:t>
      </w:r>
      <w:r w:rsidRPr="000F71B8">
        <w:rPr>
          <w:rFonts w:cs="Arial"/>
          <w:color w:val="000000"/>
        </w:rPr>
        <w:t xml:space="preserve"> When a PINE wants to connect to the PSP (PIN application Service Provider) Data Network, PINE request for connection towards PEGC/UE. </w:t>
      </w:r>
    </w:p>
    <w:p w14:paraId="0377D6C4" w14:textId="77777777" w:rsidR="000F71B8" w:rsidRPr="000F71B8" w:rsidRDefault="000F71B8" w:rsidP="000F71B8">
      <w:pPr>
        <w:ind w:left="360"/>
        <w:jc w:val="both"/>
        <w:rPr>
          <w:rFonts w:cs="Arial"/>
          <w:color w:val="000000"/>
        </w:rPr>
      </w:pPr>
      <w:r w:rsidRPr="000F71B8">
        <w:rPr>
          <w:rFonts w:cs="Arial"/>
          <w:color w:val="000000"/>
        </w:rPr>
        <w:t xml:space="preserve">Step 1b. If the PEGC/UE is not yet registered with the 5GS, it performs primary authentication using PEGC/UE USIM credentials. </w:t>
      </w:r>
    </w:p>
    <w:p w14:paraId="2776CF7B" w14:textId="77777777" w:rsidR="000F71B8" w:rsidRPr="000F71B8" w:rsidRDefault="000F71B8" w:rsidP="000F71B8">
      <w:pPr>
        <w:ind w:left="360"/>
        <w:jc w:val="both"/>
        <w:rPr>
          <w:rFonts w:cs="Arial"/>
          <w:color w:val="000000"/>
        </w:rPr>
      </w:pPr>
      <w:r w:rsidRPr="000F71B8">
        <w:rPr>
          <w:rFonts w:cs="Arial"/>
          <w:color w:val="000000"/>
        </w:rPr>
        <w:t>Step 1c. The PEGC/UE request for PDU session establishment towards the PSP DN via 5GS.</w:t>
      </w:r>
    </w:p>
    <w:p w14:paraId="140276F4" w14:textId="77777777" w:rsidR="000F71B8" w:rsidRPr="000F71B8" w:rsidRDefault="000F71B8" w:rsidP="000F71B8">
      <w:pPr>
        <w:ind w:left="360"/>
        <w:jc w:val="both"/>
        <w:rPr>
          <w:rFonts w:cs="Arial"/>
          <w:color w:val="000000"/>
        </w:rPr>
      </w:pPr>
      <w:r w:rsidRPr="000F71B8">
        <w:rPr>
          <w:rFonts w:cs="Arial"/>
          <w:color w:val="000000"/>
        </w:rPr>
        <w:t>Step 1d. The SMF obtains the subscription information from the UDM and verifies if the PEGC/UE request for PSP DN is allowed or not.</w:t>
      </w:r>
    </w:p>
    <w:p w14:paraId="3D9A3D3E" w14:textId="77777777" w:rsidR="000F71B8" w:rsidRPr="000F71B8" w:rsidRDefault="000F71B8" w:rsidP="000F71B8">
      <w:pPr>
        <w:ind w:left="360"/>
        <w:jc w:val="both"/>
        <w:rPr>
          <w:rFonts w:cs="Arial"/>
          <w:color w:val="000000"/>
        </w:rPr>
      </w:pPr>
      <w:r w:rsidRPr="000F71B8">
        <w:rPr>
          <w:rFonts w:cs="Arial"/>
          <w:color w:val="000000"/>
        </w:rPr>
        <w:t>Step 1e. If the PEGC/UE is allowed to connect to the requested PSP DN, then SMF initiates the EAP authentication.</w:t>
      </w:r>
    </w:p>
    <w:p w14:paraId="612C3BC1" w14:textId="77777777" w:rsidR="000F71B8" w:rsidRPr="00782A4F" w:rsidRDefault="000F71B8" w:rsidP="00782A4F">
      <w:r w:rsidRPr="000F71B8">
        <w:t>Secondary Authentication between PINE and PSP DN:</w:t>
      </w:r>
    </w:p>
    <w:p w14:paraId="78FD38D8"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2a. The SMF request for EAP identity towards PINE and PINE responds with EAP identity response. The PEGC/UE will start relaying the messages to/from PINE and SMF.</w:t>
      </w:r>
    </w:p>
    <w:p w14:paraId="257ABF97" w14:textId="77777777" w:rsidR="000F71B8" w:rsidRPr="000F71B8" w:rsidRDefault="000F71B8" w:rsidP="000F71B8">
      <w:pPr>
        <w:ind w:left="568" w:hanging="284"/>
      </w:pPr>
      <w:r w:rsidRPr="000F71B8">
        <w:rPr>
          <w:rFonts w:cs="Arial"/>
        </w:rPr>
        <w:t xml:space="preserve">Step 2b. </w:t>
      </w:r>
      <w:r w:rsidRPr="000F71B8">
        <w:rPr>
          <w:rFonts w:cs="Arial" w:hint="eastAsia"/>
        </w:rPr>
        <w:t xml:space="preserve">If there is no existing N4 session, </w:t>
      </w:r>
      <w:r w:rsidRPr="000F71B8">
        <w:rPr>
          <w:rFonts w:cs="Arial"/>
        </w:rPr>
        <w:t>SMF selects a UPF and establishes a N4 Session with the selected UPF.</w:t>
      </w:r>
    </w:p>
    <w:p w14:paraId="7114C6EA"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2c. The SMF forwards the EAP-Response with identity (received from PINE) towards PSP DN-AAA server.</w:t>
      </w:r>
    </w:p>
    <w:p w14:paraId="451FEEA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2d. Further EAP message exchanges between PINE and DN-AAA server of PSP.</w:t>
      </w:r>
    </w:p>
    <w:p w14:paraId="75134904"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2e. The PSP DN-AAA server verifies if the PINE is authorized or not.</w:t>
      </w:r>
    </w:p>
    <w:p w14:paraId="7FE5222C" w14:textId="77777777" w:rsidR="000F71B8" w:rsidRPr="000F71B8" w:rsidRDefault="000F71B8" w:rsidP="000F71B8">
      <w:pPr>
        <w:overflowPunct w:val="0"/>
        <w:autoSpaceDE w:val="0"/>
        <w:autoSpaceDN w:val="0"/>
        <w:adjustRightInd w:val="0"/>
        <w:ind w:left="568" w:hanging="284"/>
        <w:textAlignment w:val="baseline"/>
        <w:rPr>
          <w:rFonts w:cs="Arial"/>
          <w:color w:val="FF0000"/>
        </w:rPr>
      </w:pPr>
      <w:r w:rsidRPr="000F71B8">
        <w:rPr>
          <w:rFonts w:cs="Arial"/>
          <w:color w:val="FF0000"/>
        </w:rPr>
        <w:t>Editor's Note: Detailed threat analysis is FFS, i.e., how to ensure that only authorized PEGCs are used within a PIN.</w:t>
      </w:r>
    </w:p>
    <w:p w14:paraId="145CFEC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2f. Depending upon the verification, the EAP-Success / EAP-Failure message is sent to the SMF.</w:t>
      </w:r>
    </w:p>
    <w:p w14:paraId="4EA6D775"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 xml:space="preserve">Step 2g. </w:t>
      </w:r>
      <w:r w:rsidRPr="000F71B8">
        <w:t>This completes the EAP authentication procedure for the PINE at the SMF</w:t>
      </w:r>
      <w:r w:rsidRPr="000F71B8">
        <w:rPr>
          <w:rFonts w:cs="Arial"/>
        </w:rPr>
        <w:t>.</w:t>
      </w:r>
    </w:p>
    <w:p w14:paraId="71A48210"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lastRenderedPageBreak/>
        <w:t>Step 2h. Rest of the procedures for PDU establishment is executed as described in TS 33.501[3] figure 11.1.2-1 step 16a to step 18.</w:t>
      </w:r>
    </w:p>
    <w:p w14:paraId="4F1E827E"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2i. The PDU session establishment accept message is sent with EAP-Success towards PEGC/UE.</w:t>
      </w:r>
    </w:p>
    <w:p w14:paraId="6080FE27" w14:textId="5F0BE92A"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2j. The</w:t>
      </w:r>
      <w:r w:rsidR="00CE5D50">
        <w:rPr>
          <w:rFonts w:cs="Arial"/>
        </w:rPr>
        <w:t xml:space="preserve"> </w:t>
      </w:r>
      <w:r w:rsidRPr="000F71B8">
        <w:rPr>
          <w:rFonts w:cs="Arial"/>
        </w:rPr>
        <w:t>communication between PINE and PSP application server can take place.</w:t>
      </w:r>
    </w:p>
    <w:p w14:paraId="4FA30AF7" w14:textId="77777777" w:rsidR="000F71B8" w:rsidRPr="000F71B8" w:rsidRDefault="000F71B8" w:rsidP="00CE5D50">
      <w:pPr>
        <w:pStyle w:val="EditorsNote"/>
      </w:pPr>
      <w:r w:rsidRPr="000F71B8">
        <w:t>Editor's note: How 5GC/SMF identifies PINE is FFS.</w:t>
      </w:r>
    </w:p>
    <w:p w14:paraId="3CE875AE" w14:textId="402F3BA1" w:rsidR="000F71B8" w:rsidRPr="000F71B8" w:rsidRDefault="000F71B8" w:rsidP="00F5461F">
      <w:pPr>
        <w:pStyle w:val="3"/>
      </w:pPr>
      <w:bookmarkStart w:id="74" w:name="_Toc107949240"/>
      <w:bookmarkStart w:id="75" w:name="_Toc116913448"/>
      <w:r w:rsidRPr="000F71B8">
        <w:t>6.</w:t>
      </w:r>
      <w:r w:rsidR="00F5461F">
        <w:t>4</w:t>
      </w:r>
      <w:r w:rsidRPr="000F71B8">
        <w:t>.3</w:t>
      </w:r>
      <w:r w:rsidRPr="000F71B8">
        <w:tab/>
        <w:t>Evaluation</w:t>
      </w:r>
      <w:bookmarkEnd w:id="74"/>
      <w:bookmarkEnd w:id="75"/>
    </w:p>
    <w:p w14:paraId="3CF766C8" w14:textId="77777777" w:rsidR="000F71B8" w:rsidRPr="000F71B8" w:rsidRDefault="000F71B8" w:rsidP="000F71B8">
      <w:r w:rsidRPr="000F71B8">
        <w:t>TBD</w:t>
      </w:r>
    </w:p>
    <w:p w14:paraId="148EFC13" w14:textId="4536103A" w:rsidR="00573962" w:rsidRPr="00573962" w:rsidRDefault="00573962" w:rsidP="00573962">
      <w:pPr>
        <w:pStyle w:val="2"/>
      </w:pPr>
      <w:bookmarkStart w:id="76" w:name="_Toc116913449"/>
      <w:r w:rsidRPr="00573962">
        <w:t>6.</w:t>
      </w:r>
      <w:r>
        <w:t>5</w:t>
      </w:r>
      <w:r w:rsidRPr="00573962">
        <w:tab/>
        <w:t>Solution #</w:t>
      </w:r>
      <w:r>
        <w:t>4</w:t>
      </w:r>
      <w:r w:rsidRPr="00573962">
        <w:t>: PEGC/PEMC and PINE Authentication and Authorization</w:t>
      </w:r>
      <w:bookmarkEnd w:id="76"/>
      <w:r w:rsidRPr="00573962">
        <w:t xml:space="preserve"> </w:t>
      </w:r>
    </w:p>
    <w:p w14:paraId="4C6913BB" w14:textId="0F034D49" w:rsidR="00573962" w:rsidRPr="00573962" w:rsidRDefault="00573962" w:rsidP="001437A8">
      <w:pPr>
        <w:pStyle w:val="3"/>
      </w:pPr>
      <w:bookmarkStart w:id="77" w:name="_Toc116913450"/>
      <w:r w:rsidRPr="00573962">
        <w:t>6.</w:t>
      </w:r>
      <w:r w:rsidR="001437A8">
        <w:t>5</w:t>
      </w:r>
      <w:r w:rsidRPr="00573962">
        <w:t>.1</w:t>
      </w:r>
      <w:r w:rsidRPr="00573962">
        <w:tab/>
        <w:t>Introduction</w:t>
      </w:r>
      <w:bookmarkEnd w:id="77"/>
    </w:p>
    <w:p w14:paraId="7626DAED" w14:textId="77777777" w:rsidR="00573962" w:rsidRPr="00573962" w:rsidRDefault="00573962" w:rsidP="00573962">
      <w:r w:rsidRPr="00573962">
        <w:t>This solution addresses KI#1 and proposes two procedures:</w:t>
      </w:r>
    </w:p>
    <w:p w14:paraId="4BA9A8D0" w14:textId="6D704FE8" w:rsidR="00573962" w:rsidRPr="00573962" w:rsidRDefault="001437A8" w:rsidP="001437A8">
      <w:pPr>
        <w:ind w:leftChars="174" w:left="708" w:hangingChars="180" w:hanging="360"/>
      </w:pPr>
      <w:r>
        <w:t>-</w:t>
      </w:r>
      <w:r>
        <w:tab/>
      </w:r>
      <w:r w:rsidR="00573962" w:rsidRPr="00573962">
        <w:t xml:space="preserve">The first procedure aims at authenticating/authorizing a PEGC/PEMC to manage or act as a gateway in a PIN, </w:t>
      </w:r>
    </w:p>
    <w:p w14:paraId="46BE10FF" w14:textId="4A51BF15" w:rsidR="00573962" w:rsidRPr="00573962" w:rsidRDefault="001437A8" w:rsidP="001437A8">
      <w:pPr>
        <w:ind w:leftChars="174" w:left="708" w:hangingChars="180" w:hanging="360"/>
      </w:pPr>
      <w:r>
        <w:t>-</w:t>
      </w:r>
      <w:r>
        <w:tab/>
      </w:r>
      <w:r w:rsidR="00573962" w:rsidRPr="00573962">
        <w:t>The second procedure aims at authenticating/authorizing a PINE to make use of the PIN resources.</w:t>
      </w:r>
    </w:p>
    <w:p w14:paraId="049EF3E3" w14:textId="68A6A748" w:rsidR="00573962" w:rsidRPr="00573962" w:rsidRDefault="00573962" w:rsidP="00FD1D71">
      <w:pPr>
        <w:pStyle w:val="3"/>
      </w:pPr>
      <w:bookmarkStart w:id="78" w:name="_Toc116913451"/>
      <w:r w:rsidRPr="00573962">
        <w:t>6.</w:t>
      </w:r>
      <w:r w:rsidR="00FD1D71">
        <w:t>5</w:t>
      </w:r>
      <w:r w:rsidRPr="00573962">
        <w:t>.2</w:t>
      </w:r>
      <w:r w:rsidRPr="00573962">
        <w:tab/>
        <w:t>Solution details</w:t>
      </w:r>
      <w:bookmarkEnd w:id="78"/>
    </w:p>
    <w:p w14:paraId="5ECECEB3" w14:textId="69082130" w:rsidR="008D2FDF" w:rsidRPr="00573962" w:rsidRDefault="008D2FDF" w:rsidP="008D2FDF">
      <w:pPr>
        <w:pStyle w:val="4"/>
      </w:pPr>
      <w:bookmarkStart w:id="79" w:name="_Toc116913452"/>
      <w:r w:rsidRPr="00573962">
        <w:t>6.</w:t>
      </w:r>
      <w:r>
        <w:t>5</w:t>
      </w:r>
      <w:r w:rsidRPr="00573962">
        <w:t>.2.</w:t>
      </w:r>
      <w:r>
        <w:t>1</w:t>
      </w:r>
      <w:r w:rsidRPr="00573962">
        <w:tab/>
      </w:r>
      <w:r>
        <w:t>General</w:t>
      </w:r>
      <w:bookmarkEnd w:id="79"/>
    </w:p>
    <w:p w14:paraId="60FEF87F" w14:textId="19A62C79" w:rsidR="00573962" w:rsidRPr="00573962" w:rsidRDefault="00573962" w:rsidP="00573962">
      <w:pPr>
        <w:rPr>
          <w:b/>
          <w:bCs/>
        </w:rPr>
      </w:pPr>
      <w:r w:rsidRPr="00573962">
        <w:rPr>
          <w:b/>
          <w:noProof/>
        </w:rPr>
        <w:drawing>
          <wp:inline distT="0" distB="0" distL="0" distR="0" wp14:anchorId="4CA5ED57" wp14:editId="74DB3C53">
            <wp:extent cx="6115050" cy="32480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30900059" w14:textId="68405F0E" w:rsidR="00573962" w:rsidRPr="00573962" w:rsidRDefault="00573962" w:rsidP="00573962">
      <w:pPr>
        <w:jc w:val="center"/>
        <w:rPr>
          <w:b/>
          <w:bCs/>
        </w:rPr>
      </w:pPr>
      <w:r w:rsidRPr="00573962">
        <w:rPr>
          <w:b/>
          <w:bCs/>
        </w:rPr>
        <w:t>Figure 6.</w:t>
      </w:r>
      <w:r w:rsidR="00E53709">
        <w:rPr>
          <w:b/>
          <w:bCs/>
        </w:rPr>
        <w:t>5</w:t>
      </w:r>
      <w:r w:rsidRPr="00573962">
        <w:rPr>
          <w:b/>
          <w:bCs/>
        </w:rPr>
        <w:t>.2</w:t>
      </w:r>
      <w:r w:rsidR="00D00263">
        <w:rPr>
          <w:b/>
          <w:bCs/>
        </w:rPr>
        <w:t>.1</w:t>
      </w:r>
      <w:r w:rsidRPr="00573962">
        <w:rPr>
          <w:b/>
          <w:bCs/>
        </w:rPr>
        <w:t xml:space="preserve">-1 </w:t>
      </w:r>
      <w:r w:rsidR="00E53709" w:rsidRPr="00E53709">
        <w:rPr>
          <w:b/>
          <w:bCs/>
        </w:rPr>
        <w:t>PEGC/PEMC and PINE Authentication and Authorization</w:t>
      </w:r>
    </w:p>
    <w:p w14:paraId="1F6A1280" w14:textId="49566441" w:rsidR="00573962" w:rsidRPr="00FC60BF" w:rsidRDefault="00573962" w:rsidP="00573962">
      <w:pPr>
        <w:rPr>
          <w:szCs w:val="22"/>
        </w:rPr>
      </w:pPr>
      <w:r w:rsidRPr="00FC60BF">
        <w:rPr>
          <w:szCs w:val="22"/>
        </w:rPr>
        <w:t>Figure 6.</w:t>
      </w:r>
      <w:r w:rsidR="009A1981" w:rsidRPr="00FC60BF">
        <w:rPr>
          <w:szCs w:val="22"/>
          <w:lang w:eastAsia="zh-CN"/>
        </w:rPr>
        <w:t>5</w:t>
      </w:r>
      <w:r w:rsidRPr="00FC60BF">
        <w:rPr>
          <w:szCs w:val="22"/>
        </w:rPr>
        <w:t>.2</w:t>
      </w:r>
      <w:r w:rsidR="00D00263">
        <w:rPr>
          <w:szCs w:val="22"/>
        </w:rPr>
        <w:t>.1</w:t>
      </w:r>
      <w:r w:rsidRPr="00FC60BF">
        <w:rPr>
          <w:szCs w:val="22"/>
        </w:rPr>
        <w:t>-1 depicts the main steps of this solution that can be divided into two main procedures:</w:t>
      </w:r>
      <w:r w:rsidRPr="00FC60BF">
        <w:rPr>
          <w:color w:val="000000"/>
          <w:szCs w:val="22"/>
        </w:rPr>
        <w:t xml:space="preserve"> (1) PEGC/PEMC authentication and/or authorization procedure and (2) PINE authentication and/or authorization procedure</w:t>
      </w:r>
    </w:p>
    <w:p w14:paraId="43548CDF" w14:textId="31E5D3A9" w:rsidR="00573962" w:rsidRPr="00573962" w:rsidRDefault="00573962" w:rsidP="000B2626">
      <w:pPr>
        <w:pStyle w:val="4"/>
      </w:pPr>
      <w:bookmarkStart w:id="80" w:name="_Toc116913453"/>
      <w:r w:rsidRPr="00573962">
        <w:t>6.</w:t>
      </w:r>
      <w:r w:rsidR="000B2626">
        <w:t>5</w:t>
      </w:r>
      <w:r w:rsidRPr="00573962">
        <w:t>.2.</w:t>
      </w:r>
      <w:r w:rsidR="00D05DD8">
        <w:t>2</w:t>
      </w:r>
      <w:r w:rsidRPr="00573962">
        <w:tab/>
      </w:r>
      <w:r w:rsidRPr="00573962">
        <w:tab/>
        <w:t>PEGC/PEMC authentication and/or authorization procedure</w:t>
      </w:r>
      <w:bookmarkEnd w:id="80"/>
    </w:p>
    <w:p w14:paraId="1DAD0EB8" w14:textId="31379C18" w:rsidR="00573962" w:rsidRPr="008506A6" w:rsidRDefault="00573962" w:rsidP="00573962">
      <w:pPr>
        <w:rPr>
          <w:szCs w:val="22"/>
        </w:rPr>
      </w:pPr>
      <w:r w:rsidRPr="008506A6">
        <w:rPr>
          <w:szCs w:val="22"/>
        </w:rPr>
        <w:t>In reference to Figure 6.</w:t>
      </w:r>
      <w:r w:rsidR="000B2626" w:rsidRPr="008506A6">
        <w:rPr>
          <w:szCs w:val="22"/>
        </w:rPr>
        <w:t>5</w:t>
      </w:r>
      <w:r w:rsidRPr="008506A6">
        <w:rPr>
          <w:szCs w:val="22"/>
        </w:rPr>
        <w:t>.2</w:t>
      </w:r>
      <w:r w:rsidR="00D05DD8" w:rsidRPr="008506A6">
        <w:rPr>
          <w:szCs w:val="22"/>
        </w:rPr>
        <w:t>.1</w:t>
      </w:r>
      <w:r w:rsidRPr="008506A6">
        <w:rPr>
          <w:szCs w:val="22"/>
        </w:rPr>
        <w:t>-1:</w:t>
      </w:r>
    </w:p>
    <w:p w14:paraId="131A7C2B" w14:textId="10D0F13C" w:rsidR="00573962" w:rsidRPr="00135593" w:rsidRDefault="009850F7" w:rsidP="00135593">
      <w:pPr>
        <w:ind w:leftChars="174" w:left="708" w:hangingChars="180" w:hanging="360"/>
      </w:pPr>
      <w:r>
        <w:lastRenderedPageBreak/>
        <w:t>-</w:t>
      </w:r>
      <w:r>
        <w:tab/>
        <w:t>I</w:t>
      </w:r>
      <w:r w:rsidR="00573962" w:rsidRPr="00135593">
        <w:t>n Step 1, primary authentication is performed between UE and CN where the UE aims at becoming (PEGC/PEMC) in a PIN;</w:t>
      </w:r>
    </w:p>
    <w:p w14:paraId="7A1A307F" w14:textId="087AC5F1" w:rsidR="00573962" w:rsidRPr="009850F7" w:rsidRDefault="009850F7" w:rsidP="00135593">
      <w:pPr>
        <w:ind w:leftChars="174" w:left="708" w:hangingChars="180" w:hanging="360"/>
      </w:pPr>
      <w:r>
        <w:t>-</w:t>
      </w:r>
      <w:r>
        <w:tab/>
        <w:t>I</w:t>
      </w:r>
      <w:r w:rsidR="00573962" w:rsidRPr="009850F7">
        <w:t>n Step 2, the UE (or an application on it) requests PIN access to the CN or to an AF through the CN. This may be through AKMA (TS 33.535).</w:t>
      </w:r>
    </w:p>
    <w:p w14:paraId="59C35ECA" w14:textId="201DD38D" w:rsidR="00573962" w:rsidRPr="009850F7" w:rsidRDefault="009850F7" w:rsidP="00135593">
      <w:pPr>
        <w:ind w:leftChars="174" w:left="708" w:hangingChars="180" w:hanging="360"/>
      </w:pPr>
      <w:r>
        <w:t>-</w:t>
      </w:r>
      <w:r>
        <w:tab/>
        <w:t>I</w:t>
      </w:r>
      <w:r w:rsidR="00573962" w:rsidRPr="009850F7">
        <w:t>n Step 3, the UE and AF perform an authentication and authorization step. This step maybe based on the AKMA keys distributed in Step 2.</w:t>
      </w:r>
    </w:p>
    <w:p w14:paraId="37183F87" w14:textId="2CF10848" w:rsidR="00573962" w:rsidRPr="00157E16" w:rsidRDefault="009850F7" w:rsidP="00135593">
      <w:pPr>
        <w:ind w:leftChars="174" w:left="708" w:hangingChars="180" w:hanging="360"/>
      </w:pPr>
      <w:r>
        <w:t>-</w:t>
      </w:r>
      <w:r>
        <w:tab/>
      </w:r>
      <w:r w:rsidR="00573962" w:rsidRPr="009850F7">
        <w:t>In Step 4a, the AF informs the CN about the outcome of Step 3 and provides the CN with a configuration. This configuration includes information about: PIN, PIN elements, communication requirements such as QoS, allowed interac</w:t>
      </w:r>
      <w:r w:rsidR="00573962" w:rsidRPr="008806DF">
        <w:t xml:space="preserve">tions between PINE, etc. In Step 4b, the CN stores the configuration, e.g., in the UDR or in the </w:t>
      </w:r>
      <w:proofErr w:type="spellStart"/>
      <w:r w:rsidR="00573962" w:rsidRPr="008806DF">
        <w:t>AnPF</w:t>
      </w:r>
      <w:proofErr w:type="spellEnd"/>
      <w:r w:rsidR="00573962" w:rsidRPr="008806DF">
        <w:t xml:space="preserve">. </w:t>
      </w:r>
    </w:p>
    <w:p w14:paraId="3849F735" w14:textId="76A38F2E" w:rsidR="00573962" w:rsidRPr="008B21C6" w:rsidRDefault="009850F7" w:rsidP="00135593">
      <w:pPr>
        <w:ind w:leftChars="174" w:left="708" w:hangingChars="180" w:hanging="360"/>
      </w:pPr>
      <w:r>
        <w:t>-</w:t>
      </w:r>
      <w:r>
        <w:tab/>
      </w:r>
      <w:r w:rsidR="00573962" w:rsidRPr="009850F7">
        <w:t>In Step 5a, the CN informs the UE about the outcome of Step 4 and provides the UE with a configuration. This configuration includes information about: PIN</w:t>
      </w:r>
      <w:r w:rsidR="00573962" w:rsidRPr="009471B9">
        <w:t>, PIN elements, communication requirements such as QoS, allowed interactions between PINE, etc. This configuration include</w:t>
      </w:r>
      <w:r w:rsidR="00573962" w:rsidRPr="008806DF">
        <w:t>s rules to enable an authentication and authorization procedure for a PINE (e.g., as required in Step 7c). This configuration may al</w:t>
      </w:r>
      <w:r w:rsidR="00573962" w:rsidRPr="008B21C6">
        <w:t xml:space="preserve">ready include one or more </w:t>
      </w:r>
      <w:r w:rsidR="008B21C6">
        <w:t>"</w:t>
      </w:r>
      <w:r w:rsidR="00573962" w:rsidRPr="008B21C6">
        <w:t>authorization tokens</w:t>
      </w:r>
      <w:r w:rsidR="008B21C6">
        <w:t>"</w:t>
      </w:r>
      <w:r w:rsidR="00573962" w:rsidRPr="008B21C6">
        <w:t xml:space="preserve"> for one or more PINEs. In Step 5b, the UE stores this configuration. </w:t>
      </w:r>
    </w:p>
    <w:p w14:paraId="089D8BF1" w14:textId="6DB7CEAA" w:rsidR="00573962" w:rsidRPr="00BB271C" w:rsidRDefault="00573962" w:rsidP="00BB271C">
      <w:pPr>
        <w:keepLines/>
        <w:ind w:left="1135" w:hanging="851"/>
      </w:pPr>
      <w:r w:rsidRPr="00157E16">
        <w:t>NOTE:</w:t>
      </w:r>
      <w:r w:rsidR="009471B9">
        <w:tab/>
      </w:r>
      <w:r w:rsidRPr="009471B9">
        <w:t>With “authorization token</w:t>
      </w:r>
      <w:r w:rsidRPr="00905612">
        <w:t xml:space="preserve">” it is meant some type of keys/authorization </w:t>
      </w:r>
      <w:r w:rsidRPr="00BB271C">
        <w:t>tokens that can be used to authenticate/authorize the access to the PIN.</w:t>
      </w:r>
    </w:p>
    <w:p w14:paraId="1F0E4E4E" w14:textId="00016C9B" w:rsidR="00573962" w:rsidRPr="00135593" w:rsidRDefault="00573962" w:rsidP="00135593">
      <w:pPr>
        <w:pStyle w:val="EditorsNote"/>
        <w:rPr>
          <w:lang w:val="en-US"/>
        </w:rPr>
      </w:pPr>
      <w:r w:rsidRPr="00135593">
        <w:rPr>
          <w:lang w:val="en-US"/>
        </w:rPr>
        <w:t>Editor’s Note:</w:t>
      </w:r>
      <w:r w:rsidR="0001012F" w:rsidRPr="00135593">
        <w:t xml:space="preserve"> </w:t>
      </w:r>
      <w:r w:rsidRPr="00135593">
        <w:rPr>
          <w:lang w:val="en-US"/>
        </w:rPr>
        <w:t>The details of the generation, distribution and use of “authorization token” are FFS.</w:t>
      </w:r>
    </w:p>
    <w:p w14:paraId="390C09E3" w14:textId="6BEC0B08" w:rsidR="00573962" w:rsidRPr="00573962" w:rsidRDefault="009850F7" w:rsidP="003E0A13">
      <w:pPr>
        <w:ind w:leftChars="174" w:left="708" w:hangingChars="180" w:hanging="360"/>
        <w:rPr>
          <w:sz w:val="22"/>
          <w:szCs w:val="22"/>
        </w:rPr>
      </w:pPr>
      <w:r>
        <w:t>-</w:t>
      </w:r>
      <w:r>
        <w:tab/>
      </w:r>
      <w:r w:rsidR="00573962" w:rsidRPr="00135593">
        <w:t>In Step 6, the AF informs the UE about the outcome of Step 4 and provides the UE with a configuration. This configuration received from the AF relates to application-related aspects assigned to the PIN by the AF.</w:t>
      </w:r>
    </w:p>
    <w:p w14:paraId="1DE40F14" w14:textId="47F34767" w:rsidR="00573962" w:rsidRPr="008806DF" w:rsidRDefault="00573962" w:rsidP="008806DF">
      <w:pPr>
        <w:pStyle w:val="4"/>
      </w:pPr>
      <w:bookmarkStart w:id="81" w:name="_Toc116913454"/>
      <w:r w:rsidRPr="008806DF">
        <w:t>6.</w:t>
      </w:r>
      <w:r w:rsidR="008806DF">
        <w:t>5</w:t>
      </w:r>
      <w:r w:rsidRPr="008806DF">
        <w:t>.2.2</w:t>
      </w:r>
      <w:r w:rsidRPr="008806DF">
        <w:tab/>
      </w:r>
      <w:r w:rsidRPr="008806DF">
        <w:tab/>
        <w:t>PINE authentication and/or authorization procedure</w:t>
      </w:r>
      <w:bookmarkEnd w:id="81"/>
    </w:p>
    <w:p w14:paraId="512332EE" w14:textId="48F9FCB2" w:rsidR="00573962" w:rsidRPr="008B21C6" w:rsidRDefault="00573962" w:rsidP="00573962">
      <w:pPr>
        <w:rPr>
          <w:szCs w:val="22"/>
        </w:rPr>
      </w:pPr>
      <w:r w:rsidRPr="008B21C6">
        <w:rPr>
          <w:szCs w:val="22"/>
        </w:rPr>
        <w:t>In reference to Figure 6.</w:t>
      </w:r>
      <w:r w:rsidR="008B21C6" w:rsidRPr="008B21C6">
        <w:rPr>
          <w:szCs w:val="22"/>
        </w:rPr>
        <w:t>4</w:t>
      </w:r>
      <w:r w:rsidRPr="008B21C6">
        <w:rPr>
          <w:szCs w:val="22"/>
        </w:rPr>
        <w:t>.2</w:t>
      </w:r>
      <w:r w:rsidR="008B21C6" w:rsidRPr="008B21C6">
        <w:rPr>
          <w:szCs w:val="22"/>
        </w:rPr>
        <w:t>.1</w:t>
      </w:r>
      <w:r w:rsidRPr="008B21C6">
        <w:rPr>
          <w:szCs w:val="22"/>
        </w:rPr>
        <w:t>-1:</w:t>
      </w:r>
    </w:p>
    <w:p w14:paraId="4E65A4EF" w14:textId="20BDC0AD" w:rsidR="00573962" w:rsidRPr="00157E16" w:rsidRDefault="00157E16" w:rsidP="00157E16">
      <w:pPr>
        <w:ind w:leftChars="174" w:left="708" w:hangingChars="180" w:hanging="360"/>
      </w:pPr>
      <w:r>
        <w:t>-</w:t>
      </w:r>
      <w:r>
        <w:tab/>
      </w:r>
      <w:r w:rsidR="00573962" w:rsidRPr="00157E16">
        <w:t>In Step 7a, the PINE and PEGC/PEMC setup a secure communication channel, e.g., based on a non 3GPP protocol. In Step 7b, the PINE may send a PIN access request to the PEGC/PEMC. In Step 7c, the PEGC/PEMC may grant either temporary or full access, e.g., based on information received in Step 5a. If full access is granted, then the PINE communicates as in Step 11. If temporary access is granted, then PINE proceeds to Step 8.</w:t>
      </w:r>
    </w:p>
    <w:p w14:paraId="2C7541D0" w14:textId="239DB0D1" w:rsidR="00573962" w:rsidRPr="00157E16" w:rsidRDefault="00157E16" w:rsidP="00157E16">
      <w:pPr>
        <w:ind w:leftChars="174" w:left="708" w:hangingChars="180" w:hanging="360"/>
      </w:pPr>
      <w:r>
        <w:t>-</w:t>
      </w:r>
      <w:r>
        <w:tab/>
      </w:r>
      <w:r w:rsidR="00573962" w:rsidRPr="00157E16">
        <w:t>In Step 8, PINE and AF perform an authentication and authorization step.</w:t>
      </w:r>
    </w:p>
    <w:p w14:paraId="296A8C00" w14:textId="77777777" w:rsidR="00573962" w:rsidRPr="0006068E" w:rsidRDefault="00573962" w:rsidP="0006068E">
      <w:pPr>
        <w:pStyle w:val="EditorsNote"/>
        <w:rPr>
          <w:lang w:val="en-US"/>
        </w:rPr>
      </w:pPr>
      <w:r w:rsidRPr="0006068E">
        <w:rPr>
          <w:lang w:val="en-US"/>
        </w:rPr>
        <w:t>Editor’s Note: The impact/requirement of step 8 on 5GS is FFS.</w:t>
      </w:r>
    </w:p>
    <w:p w14:paraId="7789A1C1" w14:textId="10E20377" w:rsidR="00573962" w:rsidRPr="0006068E" w:rsidRDefault="0006068E" w:rsidP="0006068E">
      <w:pPr>
        <w:ind w:leftChars="174" w:left="708" w:hangingChars="180" w:hanging="360"/>
      </w:pPr>
      <w:r>
        <w:t>-</w:t>
      </w:r>
      <w:r>
        <w:tab/>
      </w:r>
      <w:r w:rsidR="00573962" w:rsidRPr="0006068E">
        <w:t>In Step 9a, the AF informs the CN about the outcome of Step 8 and provides the CN with a configuration related to the PINE. 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p>
    <w:p w14:paraId="760F6D6F" w14:textId="173A2524" w:rsidR="00573962" w:rsidRPr="0006068E" w:rsidRDefault="0006068E" w:rsidP="0006068E">
      <w:pPr>
        <w:ind w:leftChars="174" w:left="708" w:hangingChars="180" w:hanging="360"/>
      </w:pPr>
      <w:r>
        <w:t>-</w:t>
      </w:r>
      <w:r>
        <w:tab/>
      </w:r>
      <w:r w:rsidR="00573962" w:rsidRPr="0006068E">
        <w:t>In Step 10, the PINE and PEGC/PEMC receive an “authorization token” from the CN. The PINE may receive it through a secure channel established with the AF. The goal of this “authorization token” is to ensure that only authenticated/authorized PINEs can communicated with / through the PEGC/PEMC.</w:t>
      </w:r>
    </w:p>
    <w:p w14:paraId="48E63322" w14:textId="0573B60D" w:rsidR="00573962" w:rsidRPr="0006068E" w:rsidRDefault="0006068E" w:rsidP="0006068E">
      <w:pPr>
        <w:ind w:leftChars="174" w:left="708" w:hangingChars="180" w:hanging="360"/>
      </w:pPr>
      <w:r>
        <w:t>-</w:t>
      </w:r>
      <w:r>
        <w:tab/>
      </w:r>
      <w:r w:rsidR="00573962" w:rsidRPr="0006068E">
        <w:t>In Step 11, data may be exchanged between PINE/PEGC/PEMC authenticated and/or authorized with said “authentication token”.</w:t>
      </w:r>
    </w:p>
    <w:p w14:paraId="42448A46" w14:textId="77777777" w:rsidR="00573962" w:rsidRPr="0006068E" w:rsidRDefault="00573962" w:rsidP="0006068E">
      <w:pPr>
        <w:pStyle w:val="EditorsNote"/>
        <w:rPr>
          <w:lang w:val="en-US"/>
        </w:rPr>
      </w:pPr>
      <w:r w:rsidRPr="0006068E">
        <w:rPr>
          <w:lang w:val="en-US"/>
        </w:rPr>
        <w:t>Editor’s Note: Security details of the solution in Steps 7a, 8 and 11 is FFS.</w:t>
      </w:r>
    </w:p>
    <w:p w14:paraId="5A7980FC" w14:textId="77777777" w:rsidR="00573962" w:rsidRPr="0006068E" w:rsidRDefault="00573962" w:rsidP="0006068E">
      <w:pPr>
        <w:pStyle w:val="EditorsNote"/>
        <w:rPr>
          <w:lang w:val="en-US"/>
        </w:rPr>
      </w:pPr>
      <w:r w:rsidRPr="0006068E">
        <w:rPr>
          <w:lang w:val="en-US"/>
        </w:rPr>
        <w:t>Editor’s Note: the need in the CN of configuration from AF (e.g. steps 4b, 9b) and the associated impacts are FFS.</w:t>
      </w:r>
    </w:p>
    <w:p w14:paraId="0256306C" w14:textId="39FB4FE3" w:rsidR="00573962" w:rsidRPr="00573962" w:rsidRDefault="00573962" w:rsidP="00FC60BF">
      <w:pPr>
        <w:pStyle w:val="3"/>
      </w:pPr>
      <w:bookmarkStart w:id="82" w:name="_Toc116913455"/>
      <w:r w:rsidRPr="00573962">
        <w:t>6.</w:t>
      </w:r>
      <w:r w:rsidR="00FC60BF">
        <w:t>5</w:t>
      </w:r>
      <w:r w:rsidRPr="00573962">
        <w:t>.3</w:t>
      </w:r>
      <w:r w:rsidRPr="00573962">
        <w:tab/>
        <w:t>Evaluation</w:t>
      </w:r>
      <w:bookmarkEnd w:id="82"/>
    </w:p>
    <w:p w14:paraId="3F8C4FCA" w14:textId="49C79168" w:rsidR="00573962" w:rsidRPr="00573962" w:rsidRDefault="00573962" w:rsidP="00573962">
      <w:r w:rsidRPr="00573962">
        <w:t>TBD</w:t>
      </w:r>
      <w:r w:rsidR="00A25633">
        <w:t>.</w:t>
      </w:r>
    </w:p>
    <w:p w14:paraId="2401E1FD" w14:textId="74A57F24" w:rsidR="005A02CE" w:rsidRPr="005A02CE" w:rsidRDefault="005A02CE" w:rsidP="005A02CE">
      <w:pPr>
        <w:pStyle w:val="2"/>
      </w:pPr>
      <w:bookmarkStart w:id="83" w:name="_Toc116913456"/>
      <w:r w:rsidRPr="005A02CE">
        <w:lastRenderedPageBreak/>
        <w:t>6.</w:t>
      </w:r>
      <w:r>
        <w:t>6</w:t>
      </w:r>
      <w:r w:rsidRPr="005A02CE">
        <w:tab/>
        <w:t>Solution #</w:t>
      </w:r>
      <w:r>
        <w:t>5</w:t>
      </w:r>
      <w:r w:rsidRPr="005A02CE">
        <w:t>: EAP-based PINE authentication</w:t>
      </w:r>
      <w:bookmarkEnd w:id="83"/>
    </w:p>
    <w:p w14:paraId="77476792" w14:textId="4CAC776C" w:rsidR="005A02CE" w:rsidRPr="005A02CE" w:rsidRDefault="005A02CE" w:rsidP="005A02CE">
      <w:pPr>
        <w:pStyle w:val="3"/>
      </w:pPr>
      <w:bookmarkStart w:id="84" w:name="_Toc116913457"/>
      <w:r w:rsidRPr="005A02CE">
        <w:t>6.</w:t>
      </w:r>
      <w:r>
        <w:t>6</w:t>
      </w:r>
      <w:r w:rsidRPr="005A02CE">
        <w:t>.1</w:t>
      </w:r>
      <w:r w:rsidRPr="005A02CE">
        <w:tab/>
        <w:t>Introduction</w:t>
      </w:r>
      <w:bookmarkEnd w:id="84"/>
      <w:r w:rsidRPr="005A02CE">
        <w:t xml:space="preserve"> </w:t>
      </w:r>
    </w:p>
    <w:p w14:paraId="095D42E1" w14:textId="77777777" w:rsidR="005A02CE" w:rsidRPr="005A02CE" w:rsidRDefault="005A02CE" w:rsidP="005A02CE">
      <w:r w:rsidRPr="005A02CE">
        <w:t>This solution addresses KI #1 in terms of PINE authentication.</w:t>
      </w:r>
    </w:p>
    <w:p w14:paraId="59DB6882" w14:textId="77777777" w:rsidR="005A02CE" w:rsidRPr="005A02CE" w:rsidRDefault="005A02CE" w:rsidP="005A02CE">
      <w:r w:rsidRPr="005A02CE">
        <w:t>EAP-based authentication mechanisms are employed to enable 5GS to authenticate the PINEs.</w:t>
      </w:r>
    </w:p>
    <w:p w14:paraId="67F3D33F" w14:textId="4BCE734A" w:rsidR="005A02CE" w:rsidRPr="005A02CE" w:rsidRDefault="005A02CE" w:rsidP="005A02CE">
      <w:pPr>
        <w:pStyle w:val="3"/>
      </w:pPr>
      <w:bookmarkStart w:id="85" w:name="_Toc116913458"/>
      <w:r w:rsidRPr="005A02CE">
        <w:t>6.</w:t>
      </w:r>
      <w:r>
        <w:t>6</w:t>
      </w:r>
      <w:r w:rsidRPr="005A02CE">
        <w:t>.2</w:t>
      </w:r>
      <w:r w:rsidRPr="005A02CE">
        <w:tab/>
        <w:t>Solution details</w:t>
      </w:r>
      <w:bookmarkEnd w:id="85"/>
    </w:p>
    <w:p w14:paraId="0FFBF699" w14:textId="40ABEAF5" w:rsidR="005A02CE" w:rsidRPr="005D5E22" w:rsidRDefault="005A02CE" w:rsidP="005D5E22">
      <w:r w:rsidRPr="005D5E22">
        <w:t>It is also assumed that PIN AS has provisioned the PINE ID, authenticated EAP identity and PINE related policies to the UDR.</w:t>
      </w:r>
    </w:p>
    <w:p w14:paraId="503015D6" w14:textId="77777777" w:rsidR="005A02CE" w:rsidRPr="005D5E22" w:rsidRDefault="005A02CE" w:rsidP="005D5E22">
      <w:r w:rsidRPr="005D5E22">
        <w:t>PIN AS can be the AAA server.</w:t>
      </w:r>
    </w:p>
    <w:p w14:paraId="5FC28CCE" w14:textId="77777777" w:rsidR="005A02CE" w:rsidRPr="005D5E22" w:rsidRDefault="005A02CE" w:rsidP="005D5E22">
      <w:r w:rsidRPr="005D5E22">
        <w:t>It is assumed that SMF and PCF are aware of PINE ID and EAP identity.</w:t>
      </w:r>
    </w:p>
    <w:p w14:paraId="3E5D2C89" w14:textId="77777777" w:rsidR="005A02CE" w:rsidRPr="005A02CE" w:rsidRDefault="000031C1" w:rsidP="005A02CE">
      <w:pPr>
        <w:keepNext/>
        <w:keepLines/>
        <w:spacing w:before="60"/>
        <w:jc w:val="center"/>
        <w:rPr>
          <w:rFonts w:ascii="Arial" w:hAnsi="Arial"/>
        </w:rPr>
      </w:pPr>
      <w:r>
        <w:rPr>
          <w:rFonts w:ascii="Arial" w:hAnsi="Arial"/>
        </w:rPr>
        <w:pict w14:anchorId="67BEF675">
          <v:shape id="_x0000_i1027" type="#_x0000_t75" style="width:422.3pt;height:292.4pt">
            <v:imagedata r:id="rId21" o:title=""/>
          </v:shape>
        </w:pict>
      </w:r>
    </w:p>
    <w:p w14:paraId="1782531F" w14:textId="02737C9B" w:rsidR="005A02CE" w:rsidRPr="005A02CE" w:rsidRDefault="005A02CE" w:rsidP="005A02CE">
      <w:pPr>
        <w:keepNext/>
        <w:keepLines/>
        <w:spacing w:before="60"/>
        <w:jc w:val="center"/>
        <w:rPr>
          <w:rFonts w:ascii="Arial" w:eastAsia="Malgun Gothic" w:hAnsi="Arial"/>
          <w:b/>
          <w:sz w:val="18"/>
          <w:szCs w:val="18"/>
          <w:lang w:eastAsia="ja-JP"/>
        </w:rPr>
      </w:pPr>
      <w:r w:rsidRPr="005A02CE">
        <w:rPr>
          <w:rFonts w:ascii="Arial" w:eastAsia="Malgun Gothic" w:hAnsi="Arial"/>
          <w:b/>
          <w:lang w:eastAsia="ja-JP"/>
        </w:rPr>
        <w:t>Figure 6.</w:t>
      </w:r>
      <w:r w:rsidR="005D5E22">
        <w:rPr>
          <w:rFonts w:ascii="Arial" w:eastAsia="Malgun Gothic" w:hAnsi="Arial"/>
          <w:b/>
          <w:lang w:eastAsia="ja-JP"/>
        </w:rPr>
        <w:t>6</w:t>
      </w:r>
      <w:r w:rsidRPr="005A02CE">
        <w:rPr>
          <w:rFonts w:ascii="Arial" w:eastAsia="Malgun Gothic" w:hAnsi="Arial"/>
          <w:b/>
          <w:lang w:eastAsia="ja-JP"/>
        </w:rPr>
        <w:t>.2-</w:t>
      </w:r>
      <w:r w:rsidR="005D5E22">
        <w:rPr>
          <w:rFonts w:ascii="Arial" w:eastAsia="Malgun Gothic" w:hAnsi="Arial"/>
          <w:b/>
          <w:lang w:eastAsia="ja-JP"/>
        </w:rPr>
        <w:t>1</w:t>
      </w:r>
      <w:r w:rsidRPr="005A02CE">
        <w:rPr>
          <w:rFonts w:ascii="Arial" w:eastAsia="Malgun Gothic" w:hAnsi="Arial"/>
          <w:b/>
          <w:lang w:eastAsia="ja-JP"/>
        </w:rPr>
        <w:t>: EAP-based PINE authentication</w:t>
      </w:r>
    </w:p>
    <w:p w14:paraId="7DBB8D72" w14:textId="77777777" w:rsidR="005A02CE" w:rsidRPr="005A02CE" w:rsidRDefault="005A02CE" w:rsidP="005A02CE">
      <w:pPr>
        <w:ind w:left="568" w:hanging="284"/>
        <w:rPr>
          <w:rFonts w:eastAsia="Malgun Gothic"/>
        </w:rPr>
      </w:pPr>
      <w:r w:rsidRPr="005A02CE">
        <w:rPr>
          <w:rFonts w:eastAsia="Malgun Gothic"/>
        </w:rPr>
        <w:t>1.</w:t>
      </w:r>
      <w:r w:rsidRPr="005A02CE">
        <w:rPr>
          <w:rFonts w:eastAsia="Malgun Gothic"/>
        </w:rPr>
        <w:tab/>
        <w:t>PDU Session is established for PEGC.</w:t>
      </w:r>
    </w:p>
    <w:p w14:paraId="1F2E4FAB" w14:textId="77777777" w:rsidR="005A02CE" w:rsidRPr="005A02CE" w:rsidRDefault="005A02CE" w:rsidP="005A02CE">
      <w:pPr>
        <w:ind w:left="568" w:hanging="284"/>
        <w:rPr>
          <w:rFonts w:eastAsia="Malgun Gothic"/>
        </w:rPr>
      </w:pPr>
      <w:r w:rsidRPr="005A02CE">
        <w:rPr>
          <w:rFonts w:eastAsia="Malgun Gothic"/>
        </w:rPr>
        <w:t>2.</w:t>
      </w:r>
      <w:r w:rsidRPr="005A02CE">
        <w:rPr>
          <w:rFonts w:eastAsia="Malgun Gothic"/>
        </w:rPr>
        <w:tab/>
        <w:t>Application layer signalling is exchanged between the PEGC and the PIN AS. A list of PINEs authorized to access the PEGC are provisioned to the PEGC.</w:t>
      </w:r>
    </w:p>
    <w:p w14:paraId="4EB31356" w14:textId="77777777" w:rsidR="005A02CE" w:rsidRPr="005A02CE" w:rsidRDefault="005A02CE" w:rsidP="005A02CE">
      <w:pPr>
        <w:ind w:left="568" w:hanging="284"/>
        <w:rPr>
          <w:rFonts w:eastAsia="Malgun Gothic"/>
        </w:rPr>
      </w:pPr>
      <w:r w:rsidRPr="005A02CE">
        <w:rPr>
          <w:rFonts w:eastAsia="Malgun Gothic"/>
        </w:rPr>
        <w:t>3.</w:t>
      </w:r>
      <w:r w:rsidRPr="005A02CE">
        <w:rPr>
          <w:rFonts w:eastAsia="Malgun Gothic"/>
        </w:rPr>
        <w:tab/>
        <w:t>A PINE requests to access the PEGC for traffic relay to 5GS. The request includes identities of PINE, external AAA server address (optional). The identities of PINE could be EAP identity of PINE or PINE ID of PINE.</w:t>
      </w:r>
      <w:r w:rsidRPr="005A02CE">
        <w:rPr>
          <w:rFonts w:ascii="等线" w:hAnsi="等线"/>
          <w:lang w:eastAsia="zh-CN"/>
        </w:rPr>
        <w:t xml:space="preserve"> </w:t>
      </w:r>
      <w:r w:rsidRPr="005A02CE">
        <w:rPr>
          <w:rFonts w:eastAsia="Malgun Gothic"/>
        </w:rPr>
        <w:t xml:space="preserve">EAP identity of PINE can contains information about PINE ID, MAC Address, PEI, device ID. </w:t>
      </w:r>
    </w:p>
    <w:p w14:paraId="46F99745" w14:textId="77777777" w:rsidR="005A02CE" w:rsidRPr="005A02CE" w:rsidRDefault="005A02CE" w:rsidP="005A02CE">
      <w:pPr>
        <w:ind w:left="568" w:hanging="284"/>
        <w:rPr>
          <w:rFonts w:eastAsia="Malgun Gothic"/>
        </w:rPr>
      </w:pPr>
      <w:r w:rsidRPr="005A02CE">
        <w:rPr>
          <w:rFonts w:eastAsia="Malgun Gothic"/>
        </w:rPr>
        <w:t>4.</w:t>
      </w:r>
      <w:r w:rsidRPr="005A02CE">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5A02CE" w:rsidRDefault="005A02CE" w:rsidP="005A02CE">
      <w:pPr>
        <w:ind w:left="568" w:hanging="284"/>
        <w:rPr>
          <w:rFonts w:eastAsia="Malgun Gothic"/>
        </w:rPr>
      </w:pPr>
      <w:r w:rsidRPr="005A02CE">
        <w:rPr>
          <w:rFonts w:eastAsia="Malgun Gothic"/>
        </w:rPr>
        <w:t>5.</w:t>
      </w:r>
      <w:r w:rsidRPr="005A02CE">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5A02CE" w:rsidRDefault="005A02CE" w:rsidP="005A02CE">
      <w:pPr>
        <w:ind w:left="568" w:hanging="284"/>
        <w:rPr>
          <w:rFonts w:eastAsia="Malgun Gothic"/>
        </w:rPr>
      </w:pPr>
      <w:r w:rsidRPr="005A02CE">
        <w:rPr>
          <w:rFonts w:eastAsia="Malgun Gothic"/>
        </w:rPr>
        <w:lastRenderedPageBreak/>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5A02CE" w:rsidRDefault="005A02CE" w:rsidP="005A02CE">
      <w:pPr>
        <w:ind w:left="568" w:hanging="284"/>
        <w:rPr>
          <w:rFonts w:eastAsia="Malgun Gothic"/>
        </w:rPr>
      </w:pPr>
      <w:r w:rsidRPr="005A02CE">
        <w:rPr>
          <w:rFonts w:eastAsia="Malgun Gothic"/>
        </w:rPr>
        <w:t>9.</w:t>
      </w:r>
      <w:r w:rsidRPr="005A02CE">
        <w:rPr>
          <w:rFonts w:eastAsia="Malgun Gothic"/>
        </w:rPr>
        <w:tab/>
        <w:t>The SMF updates the PCF with the PINE ID and authenticated EAP identity of PINE in SM Policy Association Modification.</w:t>
      </w:r>
    </w:p>
    <w:p w14:paraId="1ADD9A7D" w14:textId="77777777" w:rsidR="005A02CE" w:rsidRPr="005A02CE" w:rsidRDefault="005A02CE" w:rsidP="005A02CE">
      <w:pPr>
        <w:ind w:left="568" w:hanging="284"/>
        <w:rPr>
          <w:rFonts w:eastAsia="Malgun Gothic"/>
        </w:rPr>
      </w:pPr>
      <w:r w:rsidRPr="005A02CE">
        <w:rPr>
          <w:rFonts w:eastAsia="Malgun Gothic"/>
        </w:rPr>
        <w:t>10.</w:t>
      </w:r>
      <w:r w:rsidRPr="005A02CE">
        <w:rPr>
          <w:rFonts w:eastAsia="Malgun Gothic"/>
        </w:rPr>
        <w:tab/>
        <w:t>The PCF queries the UDR for PIN Specific Service Parameters PINE ID and authenticated EAP identity, and receives the QoS requirement of the PINE communication.</w:t>
      </w:r>
    </w:p>
    <w:p w14:paraId="427C6B3A" w14:textId="77777777" w:rsidR="005A02CE" w:rsidRPr="005A02CE" w:rsidRDefault="005A02CE" w:rsidP="005A02CE">
      <w:pPr>
        <w:ind w:left="568" w:hanging="284"/>
        <w:rPr>
          <w:rFonts w:eastAsia="Malgun Gothic"/>
        </w:rPr>
      </w:pPr>
      <w:r w:rsidRPr="005A02CE">
        <w:rPr>
          <w:rFonts w:eastAsia="Malgun Gothic"/>
        </w:rPr>
        <w:tab/>
        <w:t>The PCF derives the PCC rules for the PINE according to the QoS requirement received from the UDR and IP address/port number of the PINE from the SMF.</w:t>
      </w:r>
    </w:p>
    <w:p w14:paraId="3A2A644A" w14:textId="77777777" w:rsidR="005A02CE" w:rsidRPr="005A02CE" w:rsidRDefault="005A02CE" w:rsidP="005A02CE">
      <w:pPr>
        <w:ind w:left="568" w:hanging="284"/>
        <w:rPr>
          <w:rFonts w:eastAsia="Malgun Gothic"/>
        </w:rPr>
      </w:pPr>
      <w:r w:rsidRPr="005A02CE">
        <w:rPr>
          <w:rFonts w:eastAsia="Malgun Gothic"/>
        </w:rPr>
        <w:t>11.</w:t>
      </w:r>
      <w:r w:rsidRPr="005A02CE">
        <w:rPr>
          <w:rFonts w:eastAsia="Malgun Gothic"/>
        </w:rPr>
        <w:tab/>
        <w:t>The PDU Session Modification procedures is triggered.</w:t>
      </w:r>
    </w:p>
    <w:p w14:paraId="07564B05" w14:textId="77777777" w:rsidR="005A02CE" w:rsidRPr="00E677CB" w:rsidRDefault="005A02CE" w:rsidP="00E677CB">
      <w:pPr>
        <w:pStyle w:val="EditorsNote"/>
        <w:rPr>
          <w:lang w:val="en-US"/>
        </w:rPr>
      </w:pPr>
      <w:r w:rsidRPr="00E677CB">
        <w:rPr>
          <w:lang w:val="en-US"/>
        </w:rPr>
        <w:t xml:space="preserve">Editor’s Note: How does 5GC/SMF identify PINE is FFS. </w:t>
      </w:r>
    </w:p>
    <w:p w14:paraId="1488B405" w14:textId="77777777" w:rsidR="005A02CE" w:rsidRPr="00E677CB" w:rsidRDefault="005A02CE" w:rsidP="00E677CB">
      <w:pPr>
        <w:pStyle w:val="EditorsNote"/>
        <w:rPr>
          <w:lang w:val="en-US"/>
        </w:rPr>
      </w:pPr>
      <w:r w:rsidRPr="00E677CB">
        <w:rPr>
          <w:lang w:val="en-US"/>
        </w:rPr>
        <w:t>Editor’s Note: The need to involve the 5GC and the impacts to 5GC are FFS.</w:t>
      </w:r>
    </w:p>
    <w:p w14:paraId="5B6ED5F1" w14:textId="77777777" w:rsidR="005A02CE" w:rsidRPr="00E677CB" w:rsidRDefault="005A02CE" w:rsidP="00E677CB">
      <w:pPr>
        <w:pStyle w:val="EditorsNote"/>
        <w:rPr>
          <w:lang w:val="en-US"/>
        </w:rPr>
      </w:pPr>
      <w:r w:rsidRPr="00E677CB">
        <w:rPr>
          <w:lang w:val="en-US"/>
        </w:rPr>
        <w:t>Editor’s Note: How does PEGC trigger PDU session modification request with PINE info is FFS.</w:t>
      </w:r>
    </w:p>
    <w:p w14:paraId="72FD646A" w14:textId="4FE6F310" w:rsidR="005A02CE" w:rsidRPr="005A02CE" w:rsidRDefault="005A02CE" w:rsidP="0092171A">
      <w:pPr>
        <w:pStyle w:val="3"/>
      </w:pPr>
      <w:bookmarkStart w:id="86" w:name="_Toc116913459"/>
      <w:r w:rsidRPr="005A02CE">
        <w:t>6.</w:t>
      </w:r>
      <w:r w:rsidR="0092171A">
        <w:t>6</w:t>
      </w:r>
      <w:r w:rsidRPr="005A02CE">
        <w:t>.3</w:t>
      </w:r>
      <w:r w:rsidRPr="005A02CE">
        <w:tab/>
        <w:t>Evaluation</w:t>
      </w:r>
      <w:bookmarkEnd w:id="86"/>
    </w:p>
    <w:p w14:paraId="7E021B48" w14:textId="707AA40B" w:rsidR="005A02CE" w:rsidRPr="005A02CE" w:rsidRDefault="005A02CE" w:rsidP="005A02CE">
      <w:r w:rsidRPr="005A02CE">
        <w:t>TB</w:t>
      </w:r>
      <w:r w:rsidR="008558A0">
        <w:t>D.</w:t>
      </w:r>
    </w:p>
    <w:p w14:paraId="78FA40A7" w14:textId="2F0DF0A5" w:rsidR="003148C6" w:rsidRDefault="003148C6" w:rsidP="003148C6">
      <w:pPr>
        <w:pStyle w:val="1"/>
      </w:pPr>
      <w:bookmarkStart w:id="87" w:name="_Toc116913460"/>
      <w:r>
        <w:t>7</w:t>
      </w:r>
      <w:r w:rsidRPr="004D3578">
        <w:tab/>
      </w:r>
      <w:r>
        <w:t>Conclusions</w:t>
      </w:r>
      <w:bookmarkEnd w:id="87"/>
    </w:p>
    <w:p w14:paraId="05A02A63" w14:textId="77777777" w:rsidR="00D168E5" w:rsidRDefault="00D168E5" w:rsidP="00D168E5">
      <w:pPr>
        <w:pStyle w:val="EditorsNote"/>
      </w:pPr>
      <w:r>
        <w:t>Editor's Note: This clause contains the agreed conclusions that will form the basis for any normative work.</w:t>
      </w:r>
    </w:p>
    <w:p w14:paraId="383ADBE8" w14:textId="77777777" w:rsidR="00D168E5" w:rsidRPr="00D168E5" w:rsidRDefault="00D168E5" w:rsidP="00D168E5"/>
    <w:p w14:paraId="31F0A5F3" w14:textId="5819CC87" w:rsidR="00A66E02" w:rsidRPr="00A66E02" w:rsidRDefault="00A66E02" w:rsidP="00A66E02">
      <w:pPr>
        <w:pStyle w:val="8"/>
      </w:pPr>
      <w:bookmarkStart w:id="88" w:name="_Toc106097160"/>
      <w:bookmarkStart w:id="89" w:name="_Toc116913461"/>
      <w:r w:rsidRPr="00A66E02">
        <w:t xml:space="preserve">Annex </w:t>
      </w:r>
      <w:r w:rsidR="0031697C">
        <w:t>A</w:t>
      </w:r>
      <w:r w:rsidRPr="00A66E02">
        <w:t xml:space="preserve"> (informative):</w:t>
      </w:r>
      <w:r w:rsidRPr="00A66E02">
        <w:br/>
        <w:t>Change history</w:t>
      </w:r>
      <w:bookmarkEnd w:id="88"/>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A66E0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0" w:name="historyclause"/>
            <w:bookmarkEnd w:id="90"/>
            <w:r w:rsidRPr="00235394">
              <w:rPr>
                <w:b/>
              </w:rPr>
              <w:t>Change history</w:t>
            </w:r>
          </w:p>
        </w:tc>
      </w:tr>
      <w:tr w:rsidR="003C3971" w:rsidRPr="00235394" w14:paraId="188BB8D6" w14:textId="77777777" w:rsidTr="00A66E0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66E02">
        <w:tc>
          <w:tcPr>
            <w:tcW w:w="800" w:type="dxa"/>
            <w:shd w:val="solid" w:color="FFFFFF" w:fill="auto"/>
          </w:tcPr>
          <w:p w14:paraId="433EA83C" w14:textId="1AB76A73" w:rsidR="003C3971" w:rsidRPr="002C5FA3" w:rsidRDefault="00606DE9" w:rsidP="00C72833">
            <w:pPr>
              <w:pStyle w:val="TAC"/>
              <w:rPr>
                <w:sz w:val="16"/>
                <w:szCs w:val="16"/>
              </w:rPr>
            </w:pPr>
            <w:r w:rsidRPr="002C5FA3">
              <w:rPr>
                <w:sz w:val="16"/>
                <w:szCs w:val="16"/>
              </w:rPr>
              <w:t>2022-0</w:t>
            </w:r>
            <w:r w:rsidR="00F63CCB" w:rsidRPr="002C5FA3">
              <w:rPr>
                <w:sz w:val="16"/>
                <w:szCs w:val="16"/>
              </w:rPr>
              <w:t>6</w:t>
            </w:r>
          </w:p>
        </w:tc>
        <w:tc>
          <w:tcPr>
            <w:tcW w:w="901" w:type="dxa"/>
            <w:shd w:val="solid" w:color="FFFFFF" w:fill="auto"/>
          </w:tcPr>
          <w:p w14:paraId="55C8CC01" w14:textId="702E5412" w:rsidR="003C3971" w:rsidRPr="002C5FA3" w:rsidRDefault="00606DE9" w:rsidP="00C72833">
            <w:pPr>
              <w:pStyle w:val="TAC"/>
              <w:rPr>
                <w:sz w:val="16"/>
                <w:szCs w:val="16"/>
              </w:rPr>
            </w:pPr>
            <w:r w:rsidRPr="002C5FA3">
              <w:rPr>
                <w:sz w:val="16"/>
                <w:szCs w:val="16"/>
              </w:rPr>
              <w:t>SA3#107-e</w:t>
            </w:r>
            <w:r w:rsidR="00F76816" w:rsidRPr="002C5FA3">
              <w:rPr>
                <w:rFonts w:hint="eastAsia"/>
                <w:sz w:val="16"/>
                <w:szCs w:val="16"/>
                <w:lang w:eastAsia="zh-CN"/>
              </w:rPr>
              <w:t>-Ad</w:t>
            </w:r>
            <w:r w:rsidR="00F76816" w:rsidRPr="002C5FA3">
              <w:rPr>
                <w:sz w:val="16"/>
                <w:szCs w:val="16"/>
              </w:rPr>
              <w:t xml:space="preserve"> Hoc</w:t>
            </w:r>
          </w:p>
        </w:tc>
        <w:tc>
          <w:tcPr>
            <w:tcW w:w="993" w:type="dxa"/>
            <w:shd w:val="solid" w:color="FFFFFF" w:fill="auto"/>
          </w:tcPr>
          <w:p w14:paraId="134723C6" w14:textId="7810C74C" w:rsidR="003C3971" w:rsidRPr="006B0D02" w:rsidRDefault="002C5FA3" w:rsidP="00C72833">
            <w:pPr>
              <w:pStyle w:val="TAC"/>
              <w:rPr>
                <w:sz w:val="16"/>
                <w:szCs w:val="16"/>
              </w:rPr>
            </w:pPr>
            <w:r w:rsidRPr="002C5FA3">
              <w:rPr>
                <w:sz w:val="16"/>
                <w:szCs w:val="16"/>
              </w:rPr>
              <w:t>S3-221502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85188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F76816">
              <w:rPr>
                <w:sz w:val="16"/>
                <w:szCs w:val="16"/>
              </w:rPr>
              <w:t>0</w:t>
            </w:r>
          </w:p>
        </w:tc>
      </w:tr>
      <w:tr w:rsidR="008D5C63" w:rsidRPr="006B0D02" w14:paraId="33CD507A" w14:textId="77777777" w:rsidTr="00A66E02">
        <w:tc>
          <w:tcPr>
            <w:tcW w:w="800" w:type="dxa"/>
            <w:shd w:val="solid" w:color="FFFFFF" w:fill="auto"/>
          </w:tcPr>
          <w:p w14:paraId="254E99B3" w14:textId="7F21D4FE"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536B40D1" w14:textId="4FF4FDD9"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54A27521" w14:textId="7990C4FC" w:rsidR="008D5C63" w:rsidRPr="00C97077" w:rsidRDefault="008D5C63" w:rsidP="008D5C63">
            <w:pPr>
              <w:pStyle w:val="TAC"/>
              <w:rPr>
                <w:sz w:val="16"/>
                <w:szCs w:val="16"/>
                <w:highlight w:val="yellow"/>
              </w:rPr>
            </w:pPr>
            <w:r w:rsidRPr="002C5FA3">
              <w:rPr>
                <w:sz w:val="16"/>
                <w:szCs w:val="16"/>
              </w:rPr>
              <w:t>S3-22150</w:t>
            </w:r>
            <w:r>
              <w:rPr>
                <w:sz w:val="16"/>
                <w:szCs w:val="16"/>
              </w:rPr>
              <w:t>4</w:t>
            </w:r>
          </w:p>
        </w:tc>
        <w:tc>
          <w:tcPr>
            <w:tcW w:w="425" w:type="dxa"/>
            <w:shd w:val="solid" w:color="FFFFFF" w:fill="auto"/>
          </w:tcPr>
          <w:p w14:paraId="77745FB5" w14:textId="77777777" w:rsidR="008D5C63" w:rsidRPr="006B0D02" w:rsidRDefault="008D5C63" w:rsidP="008D5C63">
            <w:pPr>
              <w:pStyle w:val="TAL"/>
              <w:rPr>
                <w:sz w:val="16"/>
                <w:szCs w:val="16"/>
              </w:rPr>
            </w:pPr>
          </w:p>
        </w:tc>
        <w:tc>
          <w:tcPr>
            <w:tcW w:w="425" w:type="dxa"/>
            <w:shd w:val="solid" w:color="FFFFFF" w:fill="auto"/>
          </w:tcPr>
          <w:p w14:paraId="46889219" w14:textId="77777777" w:rsidR="008D5C63" w:rsidRPr="006B0D02" w:rsidRDefault="008D5C63" w:rsidP="008D5C63">
            <w:pPr>
              <w:pStyle w:val="TAR"/>
              <w:rPr>
                <w:sz w:val="16"/>
                <w:szCs w:val="16"/>
              </w:rPr>
            </w:pPr>
          </w:p>
        </w:tc>
        <w:tc>
          <w:tcPr>
            <w:tcW w:w="425" w:type="dxa"/>
            <w:shd w:val="solid" w:color="FFFFFF" w:fill="auto"/>
          </w:tcPr>
          <w:p w14:paraId="00599FEE" w14:textId="77777777" w:rsidR="008D5C63" w:rsidRPr="006B0D02" w:rsidRDefault="008D5C63" w:rsidP="008D5C63">
            <w:pPr>
              <w:pStyle w:val="TAC"/>
              <w:rPr>
                <w:sz w:val="16"/>
                <w:szCs w:val="16"/>
              </w:rPr>
            </w:pPr>
          </w:p>
        </w:tc>
        <w:tc>
          <w:tcPr>
            <w:tcW w:w="4962" w:type="dxa"/>
            <w:shd w:val="solid" w:color="FFFFFF" w:fill="auto"/>
          </w:tcPr>
          <w:p w14:paraId="09590E95" w14:textId="6F2F4274" w:rsidR="008D5C63" w:rsidRDefault="008D5C63" w:rsidP="008D5C63">
            <w:pPr>
              <w:pStyle w:val="TAL"/>
              <w:rPr>
                <w:sz w:val="16"/>
                <w:szCs w:val="16"/>
              </w:rPr>
            </w:pPr>
            <w:r w:rsidRPr="008D5C63">
              <w:rPr>
                <w:sz w:val="16"/>
                <w:szCs w:val="16"/>
              </w:rPr>
              <w:t>Scope of TR 33.882</w:t>
            </w:r>
          </w:p>
        </w:tc>
        <w:tc>
          <w:tcPr>
            <w:tcW w:w="708" w:type="dxa"/>
            <w:shd w:val="solid" w:color="FFFFFF" w:fill="auto"/>
          </w:tcPr>
          <w:p w14:paraId="3891288C" w14:textId="55B4FAB2" w:rsidR="008D5C63" w:rsidRDefault="008D5C63" w:rsidP="008D5C63">
            <w:pPr>
              <w:pStyle w:val="TAC"/>
              <w:rPr>
                <w:sz w:val="16"/>
                <w:szCs w:val="16"/>
              </w:rPr>
            </w:pPr>
            <w:r>
              <w:rPr>
                <w:sz w:val="16"/>
                <w:szCs w:val="16"/>
              </w:rPr>
              <w:t>0.1.0</w:t>
            </w:r>
          </w:p>
        </w:tc>
      </w:tr>
      <w:tr w:rsidR="008D5C63" w:rsidRPr="006B0D02" w14:paraId="0F4DD58D" w14:textId="77777777" w:rsidTr="00A66E02">
        <w:tc>
          <w:tcPr>
            <w:tcW w:w="800" w:type="dxa"/>
            <w:shd w:val="solid" w:color="FFFFFF" w:fill="auto"/>
          </w:tcPr>
          <w:p w14:paraId="7D01B184" w14:textId="7D785688"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450407D1" w14:textId="0C9CAA1A"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46ACC84C" w14:textId="200782E7" w:rsidR="008D5C63" w:rsidRPr="00C97077" w:rsidRDefault="008D5C63" w:rsidP="008D5C63">
            <w:pPr>
              <w:pStyle w:val="TAC"/>
              <w:rPr>
                <w:sz w:val="16"/>
                <w:szCs w:val="16"/>
                <w:highlight w:val="yellow"/>
              </w:rPr>
            </w:pPr>
            <w:r w:rsidRPr="002C5FA3">
              <w:rPr>
                <w:sz w:val="16"/>
                <w:szCs w:val="16"/>
              </w:rPr>
              <w:t>S3-221</w:t>
            </w:r>
            <w:r w:rsidR="00D74936">
              <w:rPr>
                <w:sz w:val="16"/>
                <w:szCs w:val="16"/>
              </w:rPr>
              <w:t>676</w:t>
            </w:r>
          </w:p>
        </w:tc>
        <w:tc>
          <w:tcPr>
            <w:tcW w:w="425" w:type="dxa"/>
            <w:shd w:val="solid" w:color="FFFFFF" w:fill="auto"/>
          </w:tcPr>
          <w:p w14:paraId="6D8CF09C" w14:textId="77777777" w:rsidR="008D5C63" w:rsidRPr="006B0D02" w:rsidRDefault="008D5C63" w:rsidP="008D5C63">
            <w:pPr>
              <w:pStyle w:val="TAL"/>
              <w:rPr>
                <w:sz w:val="16"/>
                <w:szCs w:val="16"/>
              </w:rPr>
            </w:pPr>
          </w:p>
        </w:tc>
        <w:tc>
          <w:tcPr>
            <w:tcW w:w="425" w:type="dxa"/>
            <w:shd w:val="solid" w:color="FFFFFF" w:fill="auto"/>
          </w:tcPr>
          <w:p w14:paraId="52F78B2E" w14:textId="77777777" w:rsidR="008D5C63" w:rsidRPr="006B0D02" w:rsidRDefault="008D5C63" w:rsidP="008D5C63">
            <w:pPr>
              <w:pStyle w:val="TAR"/>
              <w:rPr>
                <w:sz w:val="16"/>
                <w:szCs w:val="16"/>
              </w:rPr>
            </w:pPr>
          </w:p>
        </w:tc>
        <w:tc>
          <w:tcPr>
            <w:tcW w:w="425" w:type="dxa"/>
            <w:shd w:val="solid" w:color="FFFFFF" w:fill="auto"/>
          </w:tcPr>
          <w:p w14:paraId="7DA33CF2" w14:textId="77777777" w:rsidR="008D5C63" w:rsidRPr="006B0D02" w:rsidRDefault="008D5C63" w:rsidP="008D5C63">
            <w:pPr>
              <w:pStyle w:val="TAC"/>
              <w:rPr>
                <w:sz w:val="16"/>
                <w:szCs w:val="16"/>
              </w:rPr>
            </w:pPr>
          </w:p>
        </w:tc>
        <w:tc>
          <w:tcPr>
            <w:tcW w:w="4962" w:type="dxa"/>
            <w:shd w:val="solid" w:color="FFFFFF" w:fill="auto"/>
          </w:tcPr>
          <w:p w14:paraId="7A661CED" w14:textId="627D1A5E" w:rsidR="008D5C63" w:rsidRDefault="00B35869" w:rsidP="008D5C63">
            <w:pPr>
              <w:pStyle w:val="TAL"/>
              <w:rPr>
                <w:sz w:val="16"/>
                <w:szCs w:val="16"/>
              </w:rPr>
            </w:pPr>
            <w:r w:rsidRPr="00B35869">
              <w:rPr>
                <w:sz w:val="16"/>
                <w:szCs w:val="16"/>
              </w:rPr>
              <w:t>KI on Authentication and authorization for PINE</w:t>
            </w:r>
          </w:p>
        </w:tc>
        <w:tc>
          <w:tcPr>
            <w:tcW w:w="708" w:type="dxa"/>
            <w:shd w:val="solid" w:color="FFFFFF" w:fill="auto"/>
          </w:tcPr>
          <w:p w14:paraId="3A70AA9B" w14:textId="3070F50F" w:rsidR="008D5C63" w:rsidRDefault="008D5C63" w:rsidP="008D5C63">
            <w:pPr>
              <w:pStyle w:val="TAC"/>
              <w:rPr>
                <w:sz w:val="16"/>
                <w:szCs w:val="16"/>
              </w:rPr>
            </w:pPr>
            <w:r>
              <w:rPr>
                <w:sz w:val="16"/>
                <w:szCs w:val="16"/>
              </w:rPr>
              <w:t>0.1.0</w:t>
            </w:r>
          </w:p>
        </w:tc>
      </w:tr>
      <w:tr w:rsidR="008D5C63" w:rsidRPr="006B0D02" w14:paraId="765F1F68" w14:textId="77777777" w:rsidTr="00A66E02">
        <w:tc>
          <w:tcPr>
            <w:tcW w:w="800" w:type="dxa"/>
            <w:shd w:val="solid" w:color="FFFFFF" w:fill="auto"/>
          </w:tcPr>
          <w:p w14:paraId="1C7E6AE0" w14:textId="3B5545A6" w:rsidR="008D5C63" w:rsidRPr="00C97077" w:rsidRDefault="004221AE" w:rsidP="008D5C63">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38D6D4DD" w14:textId="75FE604D" w:rsidR="008D5C63" w:rsidRPr="00C97077" w:rsidRDefault="004221AE" w:rsidP="008D5C63">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24B0F2AF" w14:textId="7C7FB344" w:rsidR="008D5C63" w:rsidRPr="00C97077" w:rsidRDefault="004221AE" w:rsidP="008D5C63">
            <w:pPr>
              <w:pStyle w:val="TAC"/>
              <w:rPr>
                <w:sz w:val="16"/>
                <w:szCs w:val="16"/>
                <w:highlight w:val="yellow"/>
              </w:rPr>
            </w:pPr>
            <w:r w:rsidRPr="004221AE">
              <w:rPr>
                <w:sz w:val="16"/>
                <w:szCs w:val="16"/>
              </w:rPr>
              <w:t>S3-221892</w:t>
            </w:r>
          </w:p>
        </w:tc>
        <w:tc>
          <w:tcPr>
            <w:tcW w:w="425" w:type="dxa"/>
            <w:shd w:val="solid" w:color="FFFFFF" w:fill="auto"/>
          </w:tcPr>
          <w:p w14:paraId="335AF998" w14:textId="77777777" w:rsidR="008D5C63" w:rsidRPr="006B0D02" w:rsidRDefault="008D5C63" w:rsidP="008D5C63">
            <w:pPr>
              <w:pStyle w:val="TAL"/>
              <w:rPr>
                <w:sz w:val="16"/>
                <w:szCs w:val="16"/>
              </w:rPr>
            </w:pPr>
          </w:p>
        </w:tc>
        <w:tc>
          <w:tcPr>
            <w:tcW w:w="425" w:type="dxa"/>
            <w:shd w:val="solid" w:color="FFFFFF" w:fill="auto"/>
          </w:tcPr>
          <w:p w14:paraId="442603C6" w14:textId="77777777" w:rsidR="008D5C63" w:rsidRPr="006B0D02" w:rsidRDefault="008D5C63" w:rsidP="008D5C63">
            <w:pPr>
              <w:pStyle w:val="TAR"/>
              <w:rPr>
                <w:sz w:val="16"/>
                <w:szCs w:val="16"/>
              </w:rPr>
            </w:pPr>
          </w:p>
        </w:tc>
        <w:tc>
          <w:tcPr>
            <w:tcW w:w="425" w:type="dxa"/>
            <w:shd w:val="solid" w:color="FFFFFF" w:fill="auto"/>
          </w:tcPr>
          <w:p w14:paraId="016BAEAE" w14:textId="77777777" w:rsidR="008D5C63" w:rsidRPr="006B0D02" w:rsidRDefault="008D5C63" w:rsidP="008D5C63">
            <w:pPr>
              <w:pStyle w:val="TAC"/>
              <w:rPr>
                <w:sz w:val="16"/>
                <w:szCs w:val="16"/>
              </w:rPr>
            </w:pPr>
          </w:p>
        </w:tc>
        <w:tc>
          <w:tcPr>
            <w:tcW w:w="4962" w:type="dxa"/>
            <w:shd w:val="solid" w:color="FFFFFF" w:fill="auto"/>
          </w:tcPr>
          <w:p w14:paraId="1B190455" w14:textId="7D99EC2F" w:rsidR="008D5C63" w:rsidRDefault="004221AE" w:rsidP="008D5C63">
            <w:pPr>
              <w:pStyle w:val="TAL"/>
              <w:rPr>
                <w:sz w:val="16"/>
                <w:szCs w:val="16"/>
              </w:rPr>
            </w:pPr>
            <w:r w:rsidRPr="004221AE">
              <w:rPr>
                <w:sz w:val="16"/>
                <w:szCs w:val="16"/>
              </w:rPr>
              <w:t>Add terms and abbreviations</w:t>
            </w:r>
          </w:p>
        </w:tc>
        <w:tc>
          <w:tcPr>
            <w:tcW w:w="708" w:type="dxa"/>
            <w:shd w:val="solid" w:color="FFFFFF" w:fill="auto"/>
          </w:tcPr>
          <w:p w14:paraId="29C7F06C" w14:textId="6FDAC662" w:rsidR="008D5C63" w:rsidRDefault="004221AE" w:rsidP="008D5C63">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00F0B507" w14:textId="77777777" w:rsidTr="00A66E02">
        <w:tc>
          <w:tcPr>
            <w:tcW w:w="800" w:type="dxa"/>
            <w:shd w:val="solid" w:color="FFFFFF" w:fill="auto"/>
          </w:tcPr>
          <w:p w14:paraId="69236AA6" w14:textId="4634CC8E" w:rsidR="007647B9" w:rsidRPr="00C97077" w:rsidRDefault="007647B9" w:rsidP="007647B9">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0EBF564D" w14:textId="729836AE" w:rsidR="007647B9" w:rsidRPr="00C97077" w:rsidRDefault="007647B9" w:rsidP="007647B9">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5D5E72FB" w14:textId="562A78C3" w:rsidR="007647B9" w:rsidRPr="00C97077" w:rsidRDefault="00B44CC7" w:rsidP="007647B9">
            <w:pPr>
              <w:pStyle w:val="TAC"/>
              <w:rPr>
                <w:sz w:val="16"/>
                <w:szCs w:val="16"/>
                <w:highlight w:val="yellow"/>
              </w:rPr>
            </w:pPr>
            <w:r w:rsidRPr="00B44CC7">
              <w:rPr>
                <w:sz w:val="16"/>
                <w:szCs w:val="16"/>
              </w:rPr>
              <w:t>S3-222343</w:t>
            </w:r>
          </w:p>
        </w:tc>
        <w:tc>
          <w:tcPr>
            <w:tcW w:w="425" w:type="dxa"/>
            <w:shd w:val="solid" w:color="FFFFFF" w:fill="auto"/>
          </w:tcPr>
          <w:p w14:paraId="0B6DEB11" w14:textId="77777777" w:rsidR="007647B9" w:rsidRPr="006B0D02" w:rsidRDefault="007647B9" w:rsidP="007647B9">
            <w:pPr>
              <w:pStyle w:val="TAL"/>
              <w:rPr>
                <w:sz w:val="16"/>
                <w:szCs w:val="16"/>
              </w:rPr>
            </w:pPr>
          </w:p>
        </w:tc>
        <w:tc>
          <w:tcPr>
            <w:tcW w:w="425" w:type="dxa"/>
            <w:shd w:val="solid" w:color="FFFFFF" w:fill="auto"/>
          </w:tcPr>
          <w:p w14:paraId="12DFA386" w14:textId="77777777" w:rsidR="007647B9" w:rsidRPr="006B0D02" w:rsidRDefault="007647B9" w:rsidP="007647B9">
            <w:pPr>
              <w:pStyle w:val="TAR"/>
              <w:rPr>
                <w:sz w:val="16"/>
                <w:szCs w:val="16"/>
              </w:rPr>
            </w:pPr>
          </w:p>
        </w:tc>
        <w:tc>
          <w:tcPr>
            <w:tcW w:w="425" w:type="dxa"/>
            <w:shd w:val="solid" w:color="FFFFFF" w:fill="auto"/>
          </w:tcPr>
          <w:p w14:paraId="289115EF" w14:textId="77777777" w:rsidR="007647B9" w:rsidRPr="006B0D02" w:rsidRDefault="007647B9" w:rsidP="007647B9">
            <w:pPr>
              <w:pStyle w:val="TAC"/>
              <w:rPr>
                <w:sz w:val="16"/>
                <w:szCs w:val="16"/>
              </w:rPr>
            </w:pPr>
          </w:p>
        </w:tc>
        <w:tc>
          <w:tcPr>
            <w:tcW w:w="4962" w:type="dxa"/>
            <w:shd w:val="solid" w:color="FFFFFF" w:fill="auto"/>
          </w:tcPr>
          <w:p w14:paraId="61034BE3" w14:textId="0C0B28F7" w:rsidR="007647B9" w:rsidRDefault="007647B9" w:rsidP="007647B9">
            <w:pPr>
              <w:pStyle w:val="TAL"/>
              <w:rPr>
                <w:sz w:val="16"/>
                <w:szCs w:val="16"/>
              </w:rPr>
            </w:pPr>
            <w:r w:rsidRPr="007647B9">
              <w:rPr>
                <w:sz w:val="16"/>
                <w:szCs w:val="16"/>
              </w:rPr>
              <w:t xml:space="preserve">New Ki related to authorization of exposed PIN </w:t>
            </w:r>
            <w:r w:rsidR="00647F53" w:rsidRPr="007647B9">
              <w:rPr>
                <w:sz w:val="16"/>
                <w:szCs w:val="16"/>
              </w:rPr>
              <w:t>capabilities</w:t>
            </w:r>
          </w:p>
        </w:tc>
        <w:tc>
          <w:tcPr>
            <w:tcW w:w="708" w:type="dxa"/>
            <w:shd w:val="solid" w:color="FFFFFF" w:fill="auto"/>
          </w:tcPr>
          <w:p w14:paraId="56832A0A" w14:textId="10474898"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35A97FFC" w14:textId="77777777" w:rsidTr="00A66E02">
        <w:tc>
          <w:tcPr>
            <w:tcW w:w="800" w:type="dxa"/>
            <w:shd w:val="solid" w:color="FFFFFF" w:fill="auto"/>
          </w:tcPr>
          <w:p w14:paraId="29544A0C" w14:textId="62279DF1" w:rsidR="007647B9" w:rsidRPr="002C5FA3" w:rsidRDefault="007647B9" w:rsidP="007647B9">
            <w:pPr>
              <w:pStyle w:val="TAC"/>
              <w:rPr>
                <w:sz w:val="16"/>
                <w:szCs w:val="16"/>
              </w:rPr>
            </w:pPr>
            <w:r w:rsidRPr="002C5FA3">
              <w:rPr>
                <w:sz w:val="16"/>
                <w:szCs w:val="16"/>
              </w:rPr>
              <w:t>2022-0</w:t>
            </w:r>
            <w:r>
              <w:rPr>
                <w:sz w:val="16"/>
                <w:szCs w:val="16"/>
              </w:rPr>
              <w:t>8</w:t>
            </w:r>
          </w:p>
        </w:tc>
        <w:tc>
          <w:tcPr>
            <w:tcW w:w="901" w:type="dxa"/>
            <w:shd w:val="solid" w:color="FFFFFF" w:fill="auto"/>
          </w:tcPr>
          <w:p w14:paraId="21A96F66" w14:textId="24E31B4B" w:rsidR="007647B9" w:rsidRPr="002C5FA3" w:rsidRDefault="007647B9" w:rsidP="007647B9">
            <w:pPr>
              <w:pStyle w:val="TAC"/>
              <w:rPr>
                <w:sz w:val="16"/>
                <w:szCs w:val="16"/>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7C236901" w14:textId="6ED74FF1" w:rsidR="007647B9" w:rsidRPr="007647B9" w:rsidRDefault="00B44CC7" w:rsidP="007647B9">
            <w:pPr>
              <w:pStyle w:val="TAC"/>
              <w:rPr>
                <w:sz w:val="16"/>
                <w:szCs w:val="16"/>
              </w:rPr>
            </w:pPr>
            <w:r w:rsidRPr="00B44CC7">
              <w:rPr>
                <w:sz w:val="16"/>
                <w:szCs w:val="16"/>
              </w:rPr>
              <w:t>S3-222374</w:t>
            </w:r>
          </w:p>
        </w:tc>
        <w:tc>
          <w:tcPr>
            <w:tcW w:w="425" w:type="dxa"/>
            <w:shd w:val="solid" w:color="FFFFFF" w:fill="auto"/>
          </w:tcPr>
          <w:p w14:paraId="75803A1B" w14:textId="77777777" w:rsidR="007647B9" w:rsidRPr="006B0D02" w:rsidRDefault="007647B9" w:rsidP="007647B9">
            <w:pPr>
              <w:pStyle w:val="TAL"/>
              <w:rPr>
                <w:sz w:val="16"/>
                <w:szCs w:val="16"/>
              </w:rPr>
            </w:pPr>
          </w:p>
        </w:tc>
        <w:tc>
          <w:tcPr>
            <w:tcW w:w="425" w:type="dxa"/>
            <w:shd w:val="solid" w:color="FFFFFF" w:fill="auto"/>
          </w:tcPr>
          <w:p w14:paraId="534209A1" w14:textId="77777777" w:rsidR="007647B9" w:rsidRPr="006B0D02" w:rsidRDefault="007647B9" w:rsidP="007647B9">
            <w:pPr>
              <w:pStyle w:val="TAR"/>
              <w:rPr>
                <w:sz w:val="16"/>
                <w:szCs w:val="16"/>
              </w:rPr>
            </w:pPr>
          </w:p>
        </w:tc>
        <w:tc>
          <w:tcPr>
            <w:tcW w:w="425" w:type="dxa"/>
            <w:shd w:val="solid" w:color="FFFFFF" w:fill="auto"/>
          </w:tcPr>
          <w:p w14:paraId="27784E04" w14:textId="77777777" w:rsidR="007647B9" w:rsidRPr="006B0D02" w:rsidRDefault="007647B9" w:rsidP="007647B9">
            <w:pPr>
              <w:pStyle w:val="TAC"/>
              <w:rPr>
                <w:sz w:val="16"/>
                <w:szCs w:val="16"/>
              </w:rPr>
            </w:pPr>
          </w:p>
        </w:tc>
        <w:tc>
          <w:tcPr>
            <w:tcW w:w="4962" w:type="dxa"/>
            <w:shd w:val="solid" w:color="FFFFFF" w:fill="auto"/>
          </w:tcPr>
          <w:p w14:paraId="4D55B1D7" w14:textId="5C9BB85D" w:rsidR="007647B9" w:rsidRPr="007647B9" w:rsidRDefault="007647B9" w:rsidP="007647B9">
            <w:pPr>
              <w:pStyle w:val="TAL"/>
              <w:rPr>
                <w:sz w:val="16"/>
                <w:szCs w:val="16"/>
              </w:rPr>
            </w:pPr>
            <w:r w:rsidRPr="007647B9">
              <w:rPr>
                <w:sz w:val="16"/>
                <w:szCs w:val="16"/>
              </w:rPr>
              <w:t>Add threat and requirement to PINE authentication</w:t>
            </w:r>
          </w:p>
        </w:tc>
        <w:tc>
          <w:tcPr>
            <w:tcW w:w="708" w:type="dxa"/>
            <w:shd w:val="solid" w:color="FFFFFF" w:fill="auto"/>
          </w:tcPr>
          <w:p w14:paraId="6B945C65" w14:textId="0BD086EC"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97D82" w:rsidRPr="006B0D02" w14:paraId="5963B609" w14:textId="77777777" w:rsidTr="00A66E02">
        <w:tc>
          <w:tcPr>
            <w:tcW w:w="800" w:type="dxa"/>
            <w:shd w:val="solid" w:color="FFFFFF" w:fill="auto"/>
          </w:tcPr>
          <w:p w14:paraId="5531C49A" w14:textId="70B38F8F" w:rsidR="00797D82" w:rsidRPr="002C5FA3" w:rsidRDefault="00797D82" w:rsidP="007647B9">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71503124" w14:textId="0F6F1F63" w:rsidR="00797D82" w:rsidRPr="002C5FA3" w:rsidRDefault="00797D82" w:rsidP="007647B9">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2C7A332E" w14:textId="5918EA2B" w:rsidR="00797D82" w:rsidRPr="00B44CC7" w:rsidRDefault="00797D82" w:rsidP="007647B9">
            <w:pPr>
              <w:pStyle w:val="TAC"/>
              <w:rPr>
                <w:sz w:val="16"/>
                <w:szCs w:val="16"/>
              </w:rPr>
            </w:pPr>
            <w:r w:rsidRPr="00797D82">
              <w:rPr>
                <w:sz w:val="16"/>
                <w:szCs w:val="16"/>
              </w:rPr>
              <w:t>S3-223108</w:t>
            </w:r>
          </w:p>
        </w:tc>
        <w:tc>
          <w:tcPr>
            <w:tcW w:w="425" w:type="dxa"/>
            <w:shd w:val="solid" w:color="FFFFFF" w:fill="auto"/>
          </w:tcPr>
          <w:p w14:paraId="670A4459" w14:textId="77777777" w:rsidR="00797D82" w:rsidRPr="006B0D02" w:rsidRDefault="00797D82" w:rsidP="007647B9">
            <w:pPr>
              <w:pStyle w:val="TAL"/>
              <w:rPr>
                <w:sz w:val="16"/>
                <w:szCs w:val="16"/>
              </w:rPr>
            </w:pPr>
          </w:p>
        </w:tc>
        <w:tc>
          <w:tcPr>
            <w:tcW w:w="425" w:type="dxa"/>
            <w:shd w:val="solid" w:color="FFFFFF" w:fill="auto"/>
          </w:tcPr>
          <w:p w14:paraId="0FED05F8" w14:textId="77777777" w:rsidR="00797D82" w:rsidRPr="006B0D02" w:rsidRDefault="00797D82" w:rsidP="007647B9">
            <w:pPr>
              <w:pStyle w:val="TAR"/>
              <w:rPr>
                <w:sz w:val="16"/>
                <w:szCs w:val="16"/>
              </w:rPr>
            </w:pPr>
          </w:p>
        </w:tc>
        <w:tc>
          <w:tcPr>
            <w:tcW w:w="425" w:type="dxa"/>
            <w:shd w:val="solid" w:color="FFFFFF" w:fill="auto"/>
          </w:tcPr>
          <w:p w14:paraId="130AA355" w14:textId="77777777" w:rsidR="00797D82" w:rsidRPr="006B0D02" w:rsidRDefault="00797D82" w:rsidP="007647B9">
            <w:pPr>
              <w:pStyle w:val="TAC"/>
              <w:rPr>
                <w:sz w:val="16"/>
                <w:szCs w:val="16"/>
              </w:rPr>
            </w:pPr>
          </w:p>
        </w:tc>
        <w:tc>
          <w:tcPr>
            <w:tcW w:w="4962" w:type="dxa"/>
            <w:shd w:val="solid" w:color="FFFFFF" w:fill="auto"/>
          </w:tcPr>
          <w:p w14:paraId="1A28BC1D" w14:textId="645279A3" w:rsidR="00797D82" w:rsidRPr="007647B9" w:rsidRDefault="00797D82" w:rsidP="007647B9">
            <w:pPr>
              <w:pStyle w:val="TAL"/>
              <w:rPr>
                <w:sz w:val="16"/>
                <w:szCs w:val="16"/>
              </w:rPr>
            </w:pPr>
            <w:r w:rsidRPr="00797D82">
              <w:rPr>
                <w:sz w:val="16"/>
                <w:szCs w:val="16"/>
              </w:rPr>
              <w:t>Solution on PINE authentication</w:t>
            </w:r>
          </w:p>
        </w:tc>
        <w:tc>
          <w:tcPr>
            <w:tcW w:w="708" w:type="dxa"/>
            <w:shd w:val="solid" w:color="FFFFFF" w:fill="auto"/>
          </w:tcPr>
          <w:p w14:paraId="27C55BE9" w14:textId="0DE2BC4C" w:rsidR="00797D82" w:rsidRDefault="00797D82" w:rsidP="007647B9">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049172BD" w14:textId="77777777" w:rsidTr="00A66E02">
        <w:tc>
          <w:tcPr>
            <w:tcW w:w="800" w:type="dxa"/>
            <w:shd w:val="solid" w:color="FFFFFF" w:fill="auto"/>
          </w:tcPr>
          <w:p w14:paraId="6A171D6A" w14:textId="124F2A1D"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13D04FEA" w14:textId="020F4AF1"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399686C5" w14:textId="24D3990F" w:rsidR="00797D82" w:rsidRPr="00B44CC7" w:rsidRDefault="00C50175" w:rsidP="00797D82">
            <w:pPr>
              <w:pStyle w:val="TAC"/>
              <w:rPr>
                <w:sz w:val="16"/>
                <w:szCs w:val="16"/>
              </w:rPr>
            </w:pPr>
            <w:r w:rsidRPr="00C50175">
              <w:rPr>
                <w:sz w:val="16"/>
                <w:szCs w:val="16"/>
              </w:rPr>
              <w:t>S3-223012</w:t>
            </w:r>
          </w:p>
        </w:tc>
        <w:tc>
          <w:tcPr>
            <w:tcW w:w="425" w:type="dxa"/>
            <w:shd w:val="solid" w:color="FFFFFF" w:fill="auto"/>
          </w:tcPr>
          <w:p w14:paraId="5EBD0756" w14:textId="77777777" w:rsidR="00797D82" w:rsidRPr="006B0D02" w:rsidRDefault="00797D82" w:rsidP="00797D82">
            <w:pPr>
              <w:pStyle w:val="TAL"/>
              <w:rPr>
                <w:sz w:val="16"/>
                <w:szCs w:val="16"/>
              </w:rPr>
            </w:pPr>
          </w:p>
        </w:tc>
        <w:tc>
          <w:tcPr>
            <w:tcW w:w="425" w:type="dxa"/>
            <w:shd w:val="solid" w:color="FFFFFF" w:fill="auto"/>
          </w:tcPr>
          <w:p w14:paraId="14CF4AEE" w14:textId="77777777" w:rsidR="00797D82" w:rsidRPr="006B0D02" w:rsidRDefault="00797D82" w:rsidP="00797D82">
            <w:pPr>
              <w:pStyle w:val="TAR"/>
              <w:rPr>
                <w:sz w:val="16"/>
                <w:szCs w:val="16"/>
              </w:rPr>
            </w:pPr>
          </w:p>
        </w:tc>
        <w:tc>
          <w:tcPr>
            <w:tcW w:w="425" w:type="dxa"/>
            <w:shd w:val="solid" w:color="FFFFFF" w:fill="auto"/>
          </w:tcPr>
          <w:p w14:paraId="6F7A5A62" w14:textId="77777777" w:rsidR="00797D82" w:rsidRPr="006B0D02" w:rsidRDefault="00797D82" w:rsidP="00797D82">
            <w:pPr>
              <w:pStyle w:val="TAC"/>
              <w:rPr>
                <w:sz w:val="16"/>
                <w:szCs w:val="16"/>
              </w:rPr>
            </w:pPr>
          </w:p>
        </w:tc>
        <w:tc>
          <w:tcPr>
            <w:tcW w:w="4962" w:type="dxa"/>
            <w:shd w:val="solid" w:color="FFFFFF" w:fill="auto"/>
          </w:tcPr>
          <w:p w14:paraId="43EA5E35" w14:textId="61B3AAFF" w:rsidR="00797D82" w:rsidRPr="007647B9" w:rsidRDefault="00C50175" w:rsidP="00797D82">
            <w:pPr>
              <w:pStyle w:val="TAL"/>
              <w:rPr>
                <w:sz w:val="16"/>
                <w:szCs w:val="16"/>
              </w:rPr>
            </w:pPr>
            <w:r w:rsidRPr="00C50175">
              <w:rPr>
                <w:sz w:val="16"/>
                <w:szCs w:val="16"/>
              </w:rPr>
              <w:t>New solution for authentication and authorization of PINE</w:t>
            </w:r>
          </w:p>
        </w:tc>
        <w:tc>
          <w:tcPr>
            <w:tcW w:w="708" w:type="dxa"/>
            <w:shd w:val="solid" w:color="FFFFFF" w:fill="auto"/>
          </w:tcPr>
          <w:p w14:paraId="112CF3CB" w14:textId="3EE57746"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32811659" w14:textId="77777777" w:rsidTr="00A66E02">
        <w:tc>
          <w:tcPr>
            <w:tcW w:w="800" w:type="dxa"/>
            <w:shd w:val="solid" w:color="FFFFFF" w:fill="auto"/>
          </w:tcPr>
          <w:p w14:paraId="6185769B" w14:textId="0A0F6CC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58240B66" w14:textId="0CCD55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79D621E4" w14:textId="0E0D4128" w:rsidR="00797D82" w:rsidRPr="00B44CC7" w:rsidRDefault="00C50175" w:rsidP="00797D82">
            <w:pPr>
              <w:pStyle w:val="TAC"/>
              <w:rPr>
                <w:sz w:val="16"/>
                <w:szCs w:val="16"/>
              </w:rPr>
            </w:pPr>
            <w:r w:rsidRPr="00C50175">
              <w:rPr>
                <w:sz w:val="16"/>
                <w:szCs w:val="16"/>
              </w:rPr>
              <w:t>S3-223056</w:t>
            </w:r>
          </w:p>
        </w:tc>
        <w:tc>
          <w:tcPr>
            <w:tcW w:w="425" w:type="dxa"/>
            <w:shd w:val="solid" w:color="FFFFFF" w:fill="auto"/>
          </w:tcPr>
          <w:p w14:paraId="26DF1FDD" w14:textId="77777777" w:rsidR="00797D82" w:rsidRPr="006B0D02" w:rsidRDefault="00797D82" w:rsidP="00797D82">
            <w:pPr>
              <w:pStyle w:val="TAL"/>
              <w:rPr>
                <w:sz w:val="16"/>
                <w:szCs w:val="16"/>
              </w:rPr>
            </w:pPr>
          </w:p>
        </w:tc>
        <w:tc>
          <w:tcPr>
            <w:tcW w:w="425" w:type="dxa"/>
            <w:shd w:val="solid" w:color="FFFFFF" w:fill="auto"/>
          </w:tcPr>
          <w:p w14:paraId="58D63AD3" w14:textId="77777777" w:rsidR="00797D82" w:rsidRPr="006B0D02" w:rsidRDefault="00797D82" w:rsidP="00797D82">
            <w:pPr>
              <w:pStyle w:val="TAR"/>
              <w:rPr>
                <w:sz w:val="16"/>
                <w:szCs w:val="16"/>
              </w:rPr>
            </w:pPr>
          </w:p>
        </w:tc>
        <w:tc>
          <w:tcPr>
            <w:tcW w:w="425" w:type="dxa"/>
            <w:shd w:val="solid" w:color="FFFFFF" w:fill="auto"/>
          </w:tcPr>
          <w:p w14:paraId="2D9B8CD1" w14:textId="77777777" w:rsidR="00797D82" w:rsidRPr="006B0D02" w:rsidRDefault="00797D82" w:rsidP="00797D82">
            <w:pPr>
              <w:pStyle w:val="TAC"/>
              <w:rPr>
                <w:sz w:val="16"/>
                <w:szCs w:val="16"/>
              </w:rPr>
            </w:pPr>
          </w:p>
        </w:tc>
        <w:tc>
          <w:tcPr>
            <w:tcW w:w="4962" w:type="dxa"/>
            <w:shd w:val="solid" w:color="FFFFFF" w:fill="auto"/>
          </w:tcPr>
          <w:p w14:paraId="4375F170" w14:textId="32D0D230" w:rsidR="00797D82" w:rsidRPr="007647B9" w:rsidRDefault="00C50175" w:rsidP="00797D82">
            <w:pPr>
              <w:pStyle w:val="TAL"/>
              <w:rPr>
                <w:sz w:val="16"/>
                <w:szCs w:val="16"/>
              </w:rPr>
            </w:pPr>
            <w:r w:rsidRPr="00C50175">
              <w:rPr>
                <w:sz w:val="16"/>
                <w:szCs w:val="16"/>
              </w:rPr>
              <w:t>New solution to KI#1: Using secondary authentication for PIN elements</w:t>
            </w:r>
          </w:p>
        </w:tc>
        <w:tc>
          <w:tcPr>
            <w:tcW w:w="708" w:type="dxa"/>
            <w:shd w:val="solid" w:color="FFFFFF" w:fill="auto"/>
          </w:tcPr>
          <w:p w14:paraId="1EBC226B" w14:textId="67BB4EA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229432A4" w14:textId="77777777" w:rsidTr="00A66E02">
        <w:tc>
          <w:tcPr>
            <w:tcW w:w="800" w:type="dxa"/>
            <w:shd w:val="solid" w:color="FFFFFF" w:fill="auto"/>
          </w:tcPr>
          <w:p w14:paraId="3B8D5B65" w14:textId="26B79572"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F80C6E" w14:textId="6BED08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F01B087" w14:textId="5411A175" w:rsidR="00797D82" w:rsidRPr="00B44CC7" w:rsidRDefault="00C50175" w:rsidP="00797D82">
            <w:pPr>
              <w:pStyle w:val="TAC"/>
              <w:rPr>
                <w:sz w:val="16"/>
                <w:szCs w:val="16"/>
              </w:rPr>
            </w:pPr>
            <w:r w:rsidRPr="00C50175">
              <w:rPr>
                <w:sz w:val="16"/>
                <w:szCs w:val="16"/>
              </w:rPr>
              <w:t>S3-222949</w:t>
            </w:r>
          </w:p>
        </w:tc>
        <w:tc>
          <w:tcPr>
            <w:tcW w:w="425" w:type="dxa"/>
            <w:shd w:val="solid" w:color="FFFFFF" w:fill="auto"/>
          </w:tcPr>
          <w:p w14:paraId="1EDDF958" w14:textId="77777777" w:rsidR="00797D82" w:rsidRPr="006B0D02" w:rsidRDefault="00797D82" w:rsidP="00797D82">
            <w:pPr>
              <w:pStyle w:val="TAL"/>
              <w:rPr>
                <w:sz w:val="16"/>
                <w:szCs w:val="16"/>
              </w:rPr>
            </w:pPr>
          </w:p>
        </w:tc>
        <w:tc>
          <w:tcPr>
            <w:tcW w:w="425" w:type="dxa"/>
            <w:shd w:val="solid" w:color="FFFFFF" w:fill="auto"/>
          </w:tcPr>
          <w:p w14:paraId="44B377B1" w14:textId="77777777" w:rsidR="00797D82" w:rsidRPr="006B0D02" w:rsidRDefault="00797D82" w:rsidP="00797D82">
            <w:pPr>
              <w:pStyle w:val="TAR"/>
              <w:rPr>
                <w:sz w:val="16"/>
                <w:szCs w:val="16"/>
              </w:rPr>
            </w:pPr>
          </w:p>
        </w:tc>
        <w:tc>
          <w:tcPr>
            <w:tcW w:w="425" w:type="dxa"/>
            <w:shd w:val="solid" w:color="FFFFFF" w:fill="auto"/>
          </w:tcPr>
          <w:p w14:paraId="34038928" w14:textId="77777777" w:rsidR="00797D82" w:rsidRPr="006B0D02" w:rsidRDefault="00797D82" w:rsidP="00797D82">
            <w:pPr>
              <w:pStyle w:val="TAC"/>
              <w:rPr>
                <w:sz w:val="16"/>
                <w:szCs w:val="16"/>
              </w:rPr>
            </w:pPr>
          </w:p>
        </w:tc>
        <w:tc>
          <w:tcPr>
            <w:tcW w:w="4962" w:type="dxa"/>
            <w:shd w:val="solid" w:color="FFFFFF" w:fill="auto"/>
          </w:tcPr>
          <w:p w14:paraId="06B1A4CB" w14:textId="4C0C5347" w:rsidR="00797D82" w:rsidRPr="007647B9" w:rsidRDefault="00C50175" w:rsidP="00797D82">
            <w:pPr>
              <w:pStyle w:val="TAL"/>
              <w:rPr>
                <w:sz w:val="16"/>
                <w:szCs w:val="16"/>
              </w:rPr>
            </w:pPr>
            <w:r w:rsidRPr="00C50175">
              <w:rPr>
                <w:sz w:val="16"/>
                <w:szCs w:val="16"/>
              </w:rPr>
              <w:t>PIN - New solution KI#1</w:t>
            </w:r>
          </w:p>
        </w:tc>
        <w:tc>
          <w:tcPr>
            <w:tcW w:w="708" w:type="dxa"/>
            <w:shd w:val="solid" w:color="FFFFFF" w:fill="auto"/>
          </w:tcPr>
          <w:p w14:paraId="680BAA61" w14:textId="2B186564"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13AE0C4A" w14:textId="77777777" w:rsidTr="00A66E02">
        <w:tc>
          <w:tcPr>
            <w:tcW w:w="800" w:type="dxa"/>
            <w:shd w:val="solid" w:color="FFFFFF" w:fill="auto"/>
          </w:tcPr>
          <w:p w14:paraId="76735828" w14:textId="3EE3013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209EB4F" w14:textId="25B3129F"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194FFCE" w14:textId="4FB1710F" w:rsidR="00797D82" w:rsidRPr="00B44CC7" w:rsidRDefault="00C50175" w:rsidP="00797D82">
            <w:pPr>
              <w:pStyle w:val="TAC"/>
              <w:rPr>
                <w:sz w:val="16"/>
                <w:szCs w:val="16"/>
              </w:rPr>
            </w:pPr>
            <w:r w:rsidRPr="00C50175">
              <w:rPr>
                <w:sz w:val="16"/>
                <w:szCs w:val="16"/>
              </w:rPr>
              <w:t>S3-222974</w:t>
            </w:r>
          </w:p>
        </w:tc>
        <w:tc>
          <w:tcPr>
            <w:tcW w:w="425" w:type="dxa"/>
            <w:shd w:val="solid" w:color="FFFFFF" w:fill="auto"/>
          </w:tcPr>
          <w:p w14:paraId="1C264DF7" w14:textId="77777777" w:rsidR="00797D82" w:rsidRPr="006B0D02" w:rsidRDefault="00797D82" w:rsidP="00797D82">
            <w:pPr>
              <w:pStyle w:val="TAL"/>
              <w:rPr>
                <w:sz w:val="16"/>
                <w:szCs w:val="16"/>
              </w:rPr>
            </w:pPr>
          </w:p>
        </w:tc>
        <w:tc>
          <w:tcPr>
            <w:tcW w:w="425" w:type="dxa"/>
            <w:shd w:val="solid" w:color="FFFFFF" w:fill="auto"/>
          </w:tcPr>
          <w:p w14:paraId="0489C531" w14:textId="77777777" w:rsidR="00797D82" w:rsidRPr="006B0D02" w:rsidRDefault="00797D82" w:rsidP="00797D82">
            <w:pPr>
              <w:pStyle w:val="TAR"/>
              <w:rPr>
                <w:sz w:val="16"/>
                <w:szCs w:val="16"/>
              </w:rPr>
            </w:pPr>
          </w:p>
        </w:tc>
        <w:tc>
          <w:tcPr>
            <w:tcW w:w="425" w:type="dxa"/>
            <w:shd w:val="solid" w:color="FFFFFF" w:fill="auto"/>
          </w:tcPr>
          <w:p w14:paraId="345E8EB7" w14:textId="77777777" w:rsidR="00797D82" w:rsidRPr="006B0D02" w:rsidRDefault="00797D82" w:rsidP="00797D82">
            <w:pPr>
              <w:pStyle w:val="TAC"/>
              <w:rPr>
                <w:sz w:val="16"/>
                <w:szCs w:val="16"/>
              </w:rPr>
            </w:pPr>
          </w:p>
        </w:tc>
        <w:tc>
          <w:tcPr>
            <w:tcW w:w="4962" w:type="dxa"/>
            <w:shd w:val="solid" w:color="FFFFFF" w:fill="auto"/>
          </w:tcPr>
          <w:p w14:paraId="2A95D8E0" w14:textId="00AB335B" w:rsidR="00797D82" w:rsidRPr="007647B9" w:rsidRDefault="00C50175" w:rsidP="00797D82">
            <w:pPr>
              <w:pStyle w:val="TAL"/>
              <w:rPr>
                <w:sz w:val="16"/>
                <w:szCs w:val="16"/>
              </w:rPr>
            </w:pPr>
            <w:r w:rsidRPr="00C50175">
              <w:rPr>
                <w:sz w:val="16"/>
                <w:szCs w:val="16"/>
              </w:rPr>
              <w:t>KI 1, New Sol on EAP-based PINE authentication</w:t>
            </w:r>
          </w:p>
        </w:tc>
        <w:tc>
          <w:tcPr>
            <w:tcW w:w="708" w:type="dxa"/>
            <w:shd w:val="solid" w:color="FFFFFF" w:fill="auto"/>
          </w:tcPr>
          <w:p w14:paraId="51ADCD69" w14:textId="49C58488"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58EF4ADD" w14:textId="77777777" w:rsidTr="00A66E02">
        <w:tc>
          <w:tcPr>
            <w:tcW w:w="800" w:type="dxa"/>
            <w:shd w:val="solid" w:color="FFFFFF" w:fill="auto"/>
          </w:tcPr>
          <w:p w14:paraId="4218C731" w14:textId="32106E58"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B9E8D33" w14:textId="3B65FB03"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C9BB4AC" w14:textId="24726C71" w:rsidR="00797D82" w:rsidRPr="00B44CC7" w:rsidRDefault="00C50175" w:rsidP="00797D82">
            <w:pPr>
              <w:pStyle w:val="TAC"/>
              <w:rPr>
                <w:sz w:val="16"/>
                <w:szCs w:val="16"/>
              </w:rPr>
            </w:pPr>
            <w:r w:rsidRPr="00C50175">
              <w:rPr>
                <w:sz w:val="16"/>
                <w:szCs w:val="16"/>
              </w:rPr>
              <w:t>S3-222645</w:t>
            </w:r>
          </w:p>
        </w:tc>
        <w:tc>
          <w:tcPr>
            <w:tcW w:w="425" w:type="dxa"/>
            <w:shd w:val="solid" w:color="FFFFFF" w:fill="auto"/>
          </w:tcPr>
          <w:p w14:paraId="1C6EE77A" w14:textId="77777777" w:rsidR="00797D82" w:rsidRPr="006B0D02" w:rsidRDefault="00797D82" w:rsidP="00797D82">
            <w:pPr>
              <w:pStyle w:val="TAL"/>
              <w:rPr>
                <w:sz w:val="16"/>
                <w:szCs w:val="16"/>
              </w:rPr>
            </w:pPr>
          </w:p>
        </w:tc>
        <w:tc>
          <w:tcPr>
            <w:tcW w:w="425" w:type="dxa"/>
            <w:shd w:val="solid" w:color="FFFFFF" w:fill="auto"/>
          </w:tcPr>
          <w:p w14:paraId="65B3079D" w14:textId="77777777" w:rsidR="00797D82" w:rsidRPr="006B0D02" w:rsidRDefault="00797D82" w:rsidP="00797D82">
            <w:pPr>
              <w:pStyle w:val="TAR"/>
              <w:rPr>
                <w:sz w:val="16"/>
                <w:szCs w:val="16"/>
              </w:rPr>
            </w:pPr>
          </w:p>
        </w:tc>
        <w:tc>
          <w:tcPr>
            <w:tcW w:w="425" w:type="dxa"/>
            <w:shd w:val="solid" w:color="FFFFFF" w:fill="auto"/>
          </w:tcPr>
          <w:p w14:paraId="2037F924" w14:textId="77777777" w:rsidR="00797D82" w:rsidRPr="006B0D02" w:rsidRDefault="00797D82" w:rsidP="00797D82">
            <w:pPr>
              <w:pStyle w:val="TAC"/>
              <w:rPr>
                <w:sz w:val="16"/>
                <w:szCs w:val="16"/>
              </w:rPr>
            </w:pPr>
          </w:p>
        </w:tc>
        <w:tc>
          <w:tcPr>
            <w:tcW w:w="4962" w:type="dxa"/>
            <w:shd w:val="solid" w:color="FFFFFF" w:fill="auto"/>
          </w:tcPr>
          <w:p w14:paraId="1E5D8B29" w14:textId="6D18D34C" w:rsidR="00797D82" w:rsidRPr="007647B9" w:rsidRDefault="00C50175" w:rsidP="00797D82">
            <w:pPr>
              <w:pStyle w:val="TAL"/>
              <w:rPr>
                <w:sz w:val="16"/>
                <w:szCs w:val="16"/>
              </w:rPr>
            </w:pPr>
            <w:r w:rsidRPr="00C50175">
              <w:rPr>
                <w:sz w:val="16"/>
                <w:szCs w:val="16"/>
              </w:rPr>
              <w:t>Add some context to assumptions to TR 33.882</w:t>
            </w:r>
          </w:p>
        </w:tc>
        <w:tc>
          <w:tcPr>
            <w:tcW w:w="708" w:type="dxa"/>
            <w:shd w:val="solid" w:color="FFFFFF" w:fill="auto"/>
          </w:tcPr>
          <w:p w14:paraId="05B05666" w14:textId="7AE8A8F3"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651856D4" w14:textId="77777777" w:rsidTr="00A66E02">
        <w:tc>
          <w:tcPr>
            <w:tcW w:w="800" w:type="dxa"/>
            <w:shd w:val="solid" w:color="FFFFFF" w:fill="auto"/>
          </w:tcPr>
          <w:p w14:paraId="4289B6BD" w14:textId="4C8A7923"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3446AE" w14:textId="77562408"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488848C4" w14:textId="085A0C10" w:rsidR="00797D82" w:rsidRPr="00B44CC7" w:rsidRDefault="00C50175" w:rsidP="00797D82">
            <w:pPr>
              <w:pStyle w:val="TAC"/>
              <w:rPr>
                <w:sz w:val="16"/>
                <w:szCs w:val="16"/>
              </w:rPr>
            </w:pPr>
            <w:r w:rsidRPr="00C50175">
              <w:rPr>
                <w:sz w:val="16"/>
                <w:szCs w:val="16"/>
              </w:rPr>
              <w:t>S3-222648</w:t>
            </w:r>
          </w:p>
        </w:tc>
        <w:tc>
          <w:tcPr>
            <w:tcW w:w="425" w:type="dxa"/>
            <w:shd w:val="solid" w:color="FFFFFF" w:fill="auto"/>
          </w:tcPr>
          <w:p w14:paraId="2F5C72F4" w14:textId="77777777" w:rsidR="00797D82" w:rsidRPr="006B0D02" w:rsidRDefault="00797D82" w:rsidP="00797D82">
            <w:pPr>
              <w:pStyle w:val="TAL"/>
              <w:rPr>
                <w:sz w:val="16"/>
                <w:szCs w:val="16"/>
              </w:rPr>
            </w:pPr>
          </w:p>
        </w:tc>
        <w:tc>
          <w:tcPr>
            <w:tcW w:w="425" w:type="dxa"/>
            <w:shd w:val="solid" w:color="FFFFFF" w:fill="auto"/>
          </w:tcPr>
          <w:p w14:paraId="08B2B5C3" w14:textId="77777777" w:rsidR="00797D82" w:rsidRPr="006B0D02" w:rsidRDefault="00797D82" w:rsidP="00797D82">
            <w:pPr>
              <w:pStyle w:val="TAR"/>
              <w:rPr>
                <w:sz w:val="16"/>
                <w:szCs w:val="16"/>
              </w:rPr>
            </w:pPr>
          </w:p>
        </w:tc>
        <w:tc>
          <w:tcPr>
            <w:tcW w:w="425" w:type="dxa"/>
            <w:shd w:val="solid" w:color="FFFFFF" w:fill="auto"/>
          </w:tcPr>
          <w:p w14:paraId="4AF3B961" w14:textId="77777777" w:rsidR="00797D82" w:rsidRPr="006B0D02" w:rsidRDefault="00797D82" w:rsidP="00797D82">
            <w:pPr>
              <w:pStyle w:val="TAC"/>
              <w:rPr>
                <w:sz w:val="16"/>
                <w:szCs w:val="16"/>
              </w:rPr>
            </w:pPr>
          </w:p>
        </w:tc>
        <w:tc>
          <w:tcPr>
            <w:tcW w:w="4962" w:type="dxa"/>
            <w:shd w:val="solid" w:color="FFFFFF" w:fill="auto"/>
          </w:tcPr>
          <w:p w14:paraId="031B9948" w14:textId="51FB5B81" w:rsidR="00797D82" w:rsidRPr="007647B9" w:rsidRDefault="00C50175" w:rsidP="00797D82">
            <w:pPr>
              <w:pStyle w:val="TAL"/>
              <w:rPr>
                <w:sz w:val="16"/>
                <w:szCs w:val="16"/>
              </w:rPr>
            </w:pPr>
            <w:r w:rsidRPr="00C50175">
              <w:rPr>
                <w:sz w:val="16"/>
                <w:szCs w:val="16"/>
              </w:rPr>
              <w:t>Clean up to TR 33.882</w:t>
            </w:r>
          </w:p>
        </w:tc>
        <w:tc>
          <w:tcPr>
            <w:tcW w:w="708" w:type="dxa"/>
            <w:shd w:val="solid" w:color="FFFFFF" w:fill="auto"/>
          </w:tcPr>
          <w:p w14:paraId="54D406DE" w14:textId="5FC8D9D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bl>
    <w:p w14:paraId="6BA8C2E7" w14:textId="77777777" w:rsidR="003C3971" w:rsidRPr="00235394" w:rsidRDefault="003C3971" w:rsidP="003C3971"/>
    <w:p w14:paraId="6AE5F0B0" w14:textId="7EC31E6F" w:rsidR="00080512" w:rsidRDefault="00273BDD" w:rsidP="00273BDD">
      <w:pPr>
        <w:pStyle w:val="Guidance"/>
      </w:pPr>
      <w:r w:rsidRPr="00235394">
        <w:lastRenderedPageBreak/>
        <w:t xml:space="preserve"> </w:t>
      </w: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496F4" w14:textId="77777777" w:rsidR="000031C1" w:rsidRDefault="000031C1">
      <w:r>
        <w:separator/>
      </w:r>
    </w:p>
  </w:endnote>
  <w:endnote w:type="continuationSeparator" w:id="0">
    <w:p w14:paraId="6BBB80FF" w14:textId="77777777" w:rsidR="000031C1" w:rsidRDefault="0000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73C09" w:rsidRDefault="00F73C0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D41D3" w14:textId="77777777" w:rsidR="000031C1" w:rsidRDefault="000031C1">
      <w:r>
        <w:separator/>
      </w:r>
    </w:p>
  </w:footnote>
  <w:footnote w:type="continuationSeparator" w:id="0">
    <w:p w14:paraId="5C79D1BF" w14:textId="77777777" w:rsidR="000031C1" w:rsidRDefault="00003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97F0FFE" w:rsidR="00F73C09" w:rsidRDefault="00F73C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5732">
      <w:rPr>
        <w:rFonts w:ascii="Arial" w:hAnsi="Arial" w:cs="Arial"/>
        <w:b/>
        <w:noProof/>
        <w:sz w:val="18"/>
        <w:szCs w:val="18"/>
      </w:rPr>
      <w:t>3GPP TR 33.882 V0.3.0 (2022-10)</w:t>
    </w:r>
    <w:r>
      <w:rPr>
        <w:rFonts w:ascii="Arial" w:hAnsi="Arial" w:cs="Arial"/>
        <w:b/>
        <w:sz w:val="18"/>
        <w:szCs w:val="18"/>
      </w:rPr>
      <w:fldChar w:fldCharType="end"/>
    </w:r>
  </w:p>
  <w:p w14:paraId="7A6BC72E" w14:textId="77777777" w:rsidR="00F73C09" w:rsidRDefault="00F73C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7B0302AB" w:rsidR="00F73C09" w:rsidRDefault="00F73C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5732">
      <w:rPr>
        <w:rFonts w:ascii="Arial" w:hAnsi="Arial" w:cs="Arial"/>
        <w:b/>
        <w:noProof/>
        <w:sz w:val="18"/>
        <w:szCs w:val="18"/>
      </w:rPr>
      <w:t>Release 18</w:t>
    </w:r>
    <w:r>
      <w:rPr>
        <w:rFonts w:ascii="Arial" w:hAnsi="Arial" w:cs="Arial"/>
        <w:b/>
        <w:sz w:val="18"/>
        <w:szCs w:val="18"/>
      </w:rPr>
      <w:fldChar w:fldCharType="end"/>
    </w:r>
  </w:p>
  <w:p w14:paraId="1024E63D" w14:textId="77777777" w:rsidR="00F73C09" w:rsidRDefault="00F73C0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5129A"/>
    <w:multiLevelType w:val="hybridMultilevel"/>
    <w:tmpl w:val="C992A226"/>
    <w:lvl w:ilvl="0" w:tplc="E850D742">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493C1B"/>
    <w:multiLevelType w:val="hybridMultilevel"/>
    <w:tmpl w:val="4AA64400"/>
    <w:lvl w:ilvl="0" w:tplc="48900FF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622D8B"/>
    <w:multiLevelType w:val="hybridMultilevel"/>
    <w:tmpl w:val="5DA85654"/>
    <w:lvl w:ilvl="0" w:tplc="B58AE5F4">
      <w:start w:val="7"/>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1C1"/>
    <w:rsid w:val="00005BA7"/>
    <w:rsid w:val="0001012F"/>
    <w:rsid w:val="00012953"/>
    <w:rsid w:val="00033397"/>
    <w:rsid w:val="00035F21"/>
    <w:rsid w:val="00040095"/>
    <w:rsid w:val="00051834"/>
    <w:rsid w:val="00054A22"/>
    <w:rsid w:val="0006068E"/>
    <w:rsid w:val="00062023"/>
    <w:rsid w:val="000624AE"/>
    <w:rsid w:val="000655A6"/>
    <w:rsid w:val="00073115"/>
    <w:rsid w:val="00080512"/>
    <w:rsid w:val="0008437F"/>
    <w:rsid w:val="00086894"/>
    <w:rsid w:val="00086C97"/>
    <w:rsid w:val="000944D5"/>
    <w:rsid w:val="000A7EE0"/>
    <w:rsid w:val="000B2626"/>
    <w:rsid w:val="000B5732"/>
    <w:rsid w:val="000C47C3"/>
    <w:rsid w:val="000D58AB"/>
    <w:rsid w:val="000F11E9"/>
    <w:rsid w:val="000F71B8"/>
    <w:rsid w:val="001001E0"/>
    <w:rsid w:val="00103D72"/>
    <w:rsid w:val="00106E46"/>
    <w:rsid w:val="001073E1"/>
    <w:rsid w:val="00113503"/>
    <w:rsid w:val="00121B4E"/>
    <w:rsid w:val="00126B90"/>
    <w:rsid w:val="00127997"/>
    <w:rsid w:val="00133525"/>
    <w:rsid w:val="00135593"/>
    <w:rsid w:val="0013734C"/>
    <w:rsid w:val="001437A8"/>
    <w:rsid w:val="00157E16"/>
    <w:rsid w:val="001614CA"/>
    <w:rsid w:val="00164A92"/>
    <w:rsid w:val="001809FD"/>
    <w:rsid w:val="00180F3C"/>
    <w:rsid w:val="00181181"/>
    <w:rsid w:val="001910D3"/>
    <w:rsid w:val="001A4C42"/>
    <w:rsid w:val="001A7420"/>
    <w:rsid w:val="001B6637"/>
    <w:rsid w:val="001C21C3"/>
    <w:rsid w:val="001D02C2"/>
    <w:rsid w:val="001F0C1D"/>
    <w:rsid w:val="001F1132"/>
    <w:rsid w:val="001F168B"/>
    <w:rsid w:val="001F2832"/>
    <w:rsid w:val="002078F8"/>
    <w:rsid w:val="00213136"/>
    <w:rsid w:val="002200A6"/>
    <w:rsid w:val="0022347A"/>
    <w:rsid w:val="002347A2"/>
    <w:rsid w:val="002354E0"/>
    <w:rsid w:val="002675F0"/>
    <w:rsid w:val="00273BDD"/>
    <w:rsid w:val="002760EE"/>
    <w:rsid w:val="00292676"/>
    <w:rsid w:val="00294FC6"/>
    <w:rsid w:val="002A6291"/>
    <w:rsid w:val="002B32DA"/>
    <w:rsid w:val="002B3D3E"/>
    <w:rsid w:val="002B6339"/>
    <w:rsid w:val="002C4A18"/>
    <w:rsid w:val="002C5F1A"/>
    <w:rsid w:val="002C5FA3"/>
    <w:rsid w:val="002E00EE"/>
    <w:rsid w:val="002E0293"/>
    <w:rsid w:val="002E36BB"/>
    <w:rsid w:val="00313D13"/>
    <w:rsid w:val="003148C6"/>
    <w:rsid w:val="0031697C"/>
    <w:rsid w:val="003172DC"/>
    <w:rsid w:val="0032346E"/>
    <w:rsid w:val="0033680D"/>
    <w:rsid w:val="0035280A"/>
    <w:rsid w:val="0035462D"/>
    <w:rsid w:val="00356555"/>
    <w:rsid w:val="00365201"/>
    <w:rsid w:val="003765B8"/>
    <w:rsid w:val="00380AE6"/>
    <w:rsid w:val="003C15BE"/>
    <w:rsid w:val="003C3971"/>
    <w:rsid w:val="003E0A13"/>
    <w:rsid w:val="003F00AB"/>
    <w:rsid w:val="003F4331"/>
    <w:rsid w:val="004221AE"/>
    <w:rsid w:val="00423334"/>
    <w:rsid w:val="004345EC"/>
    <w:rsid w:val="004578D5"/>
    <w:rsid w:val="00465515"/>
    <w:rsid w:val="00474527"/>
    <w:rsid w:val="004834AB"/>
    <w:rsid w:val="00485496"/>
    <w:rsid w:val="0049751D"/>
    <w:rsid w:val="004A72F8"/>
    <w:rsid w:val="004C30AC"/>
    <w:rsid w:val="004C4A3D"/>
    <w:rsid w:val="004D3578"/>
    <w:rsid w:val="004D3A54"/>
    <w:rsid w:val="004E0C19"/>
    <w:rsid w:val="004E213A"/>
    <w:rsid w:val="004F0988"/>
    <w:rsid w:val="004F3340"/>
    <w:rsid w:val="005155CB"/>
    <w:rsid w:val="0053388B"/>
    <w:rsid w:val="00533ECC"/>
    <w:rsid w:val="00535773"/>
    <w:rsid w:val="00543E6C"/>
    <w:rsid w:val="00565087"/>
    <w:rsid w:val="00573962"/>
    <w:rsid w:val="00585E44"/>
    <w:rsid w:val="005959C5"/>
    <w:rsid w:val="00597B11"/>
    <w:rsid w:val="005A02CE"/>
    <w:rsid w:val="005C7004"/>
    <w:rsid w:val="005D17E7"/>
    <w:rsid w:val="005D2E01"/>
    <w:rsid w:val="005D5E22"/>
    <w:rsid w:val="005D7526"/>
    <w:rsid w:val="005E4BB2"/>
    <w:rsid w:val="005F635F"/>
    <w:rsid w:val="005F788A"/>
    <w:rsid w:val="00602AEA"/>
    <w:rsid w:val="00606DE9"/>
    <w:rsid w:val="00614FDF"/>
    <w:rsid w:val="0063543D"/>
    <w:rsid w:val="00643E58"/>
    <w:rsid w:val="00647114"/>
    <w:rsid w:val="00647F53"/>
    <w:rsid w:val="006654DD"/>
    <w:rsid w:val="00666519"/>
    <w:rsid w:val="006912E9"/>
    <w:rsid w:val="006A13F9"/>
    <w:rsid w:val="006A323F"/>
    <w:rsid w:val="006B30D0"/>
    <w:rsid w:val="006C3D95"/>
    <w:rsid w:val="006E5C86"/>
    <w:rsid w:val="006F67A7"/>
    <w:rsid w:val="00701116"/>
    <w:rsid w:val="0071174C"/>
    <w:rsid w:val="00711A84"/>
    <w:rsid w:val="00713C44"/>
    <w:rsid w:val="00721785"/>
    <w:rsid w:val="00734A5B"/>
    <w:rsid w:val="0074026F"/>
    <w:rsid w:val="007429F6"/>
    <w:rsid w:val="00743A6D"/>
    <w:rsid w:val="00744E76"/>
    <w:rsid w:val="007451D5"/>
    <w:rsid w:val="00754C9D"/>
    <w:rsid w:val="007647B9"/>
    <w:rsid w:val="00765A0A"/>
    <w:rsid w:val="00765EA3"/>
    <w:rsid w:val="00774DA4"/>
    <w:rsid w:val="00781F0F"/>
    <w:rsid w:val="00782A4F"/>
    <w:rsid w:val="00797D82"/>
    <w:rsid w:val="007B5E71"/>
    <w:rsid w:val="007B600E"/>
    <w:rsid w:val="007D60E6"/>
    <w:rsid w:val="007F0F4A"/>
    <w:rsid w:val="008028A4"/>
    <w:rsid w:val="00830747"/>
    <w:rsid w:val="00845027"/>
    <w:rsid w:val="008506A6"/>
    <w:rsid w:val="0085120C"/>
    <w:rsid w:val="008558A0"/>
    <w:rsid w:val="00864D2C"/>
    <w:rsid w:val="00870D5B"/>
    <w:rsid w:val="008768CA"/>
    <w:rsid w:val="008806DF"/>
    <w:rsid w:val="008811C1"/>
    <w:rsid w:val="00884614"/>
    <w:rsid w:val="008A1E19"/>
    <w:rsid w:val="008B21C6"/>
    <w:rsid w:val="008C384C"/>
    <w:rsid w:val="008D2FDF"/>
    <w:rsid w:val="008D5C63"/>
    <w:rsid w:val="008D7F6D"/>
    <w:rsid w:val="008E2D68"/>
    <w:rsid w:val="008E6756"/>
    <w:rsid w:val="008F1FB4"/>
    <w:rsid w:val="008F6AC6"/>
    <w:rsid w:val="0090271F"/>
    <w:rsid w:val="00902E23"/>
    <w:rsid w:val="00905612"/>
    <w:rsid w:val="009114D7"/>
    <w:rsid w:val="0091348E"/>
    <w:rsid w:val="00917CCB"/>
    <w:rsid w:val="0092171A"/>
    <w:rsid w:val="00925269"/>
    <w:rsid w:val="00933FB0"/>
    <w:rsid w:val="009424C4"/>
    <w:rsid w:val="00942EC2"/>
    <w:rsid w:val="009471B9"/>
    <w:rsid w:val="009850F7"/>
    <w:rsid w:val="00985CB1"/>
    <w:rsid w:val="009874C5"/>
    <w:rsid w:val="00992B08"/>
    <w:rsid w:val="009941F5"/>
    <w:rsid w:val="00997319"/>
    <w:rsid w:val="009A1981"/>
    <w:rsid w:val="009A7867"/>
    <w:rsid w:val="009D6FCD"/>
    <w:rsid w:val="009E0461"/>
    <w:rsid w:val="009F37B7"/>
    <w:rsid w:val="009F4563"/>
    <w:rsid w:val="009F5333"/>
    <w:rsid w:val="00A10F02"/>
    <w:rsid w:val="00A164B4"/>
    <w:rsid w:val="00A165F4"/>
    <w:rsid w:val="00A20302"/>
    <w:rsid w:val="00A25633"/>
    <w:rsid w:val="00A26956"/>
    <w:rsid w:val="00A27486"/>
    <w:rsid w:val="00A53724"/>
    <w:rsid w:val="00A56066"/>
    <w:rsid w:val="00A6544C"/>
    <w:rsid w:val="00A66E02"/>
    <w:rsid w:val="00A73129"/>
    <w:rsid w:val="00A75E0F"/>
    <w:rsid w:val="00A82346"/>
    <w:rsid w:val="00A92BA1"/>
    <w:rsid w:val="00A95A32"/>
    <w:rsid w:val="00AA50C5"/>
    <w:rsid w:val="00AB4A5D"/>
    <w:rsid w:val="00AC6BC6"/>
    <w:rsid w:val="00AE65E2"/>
    <w:rsid w:val="00AF1460"/>
    <w:rsid w:val="00AF4A63"/>
    <w:rsid w:val="00B05579"/>
    <w:rsid w:val="00B06FEC"/>
    <w:rsid w:val="00B15449"/>
    <w:rsid w:val="00B17AB9"/>
    <w:rsid w:val="00B35869"/>
    <w:rsid w:val="00B44CC7"/>
    <w:rsid w:val="00B50466"/>
    <w:rsid w:val="00B8200D"/>
    <w:rsid w:val="00B82B34"/>
    <w:rsid w:val="00B8667F"/>
    <w:rsid w:val="00B93086"/>
    <w:rsid w:val="00BA19ED"/>
    <w:rsid w:val="00BA1C4A"/>
    <w:rsid w:val="00BA4B8D"/>
    <w:rsid w:val="00BB271C"/>
    <w:rsid w:val="00BC0F7D"/>
    <w:rsid w:val="00BC34B9"/>
    <w:rsid w:val="00BC47B6"/>
    <w:rsid w:val="00BD7D31"/>
    <w:rsid w:val="00BE3255"/>
    <w:rsid w:val="00BF128E"/>
    <w:rsid w:val="00BF4A02"/>
    <w:rsid w:val="00C074DD"/>
    <w:rsid w:val="00C122FD"/>
    <w:rsid w:val="00C1496A"/>
    <w:rsid w:val="00C33079"/>
    <w:rsid w:val="00C34128"/>
    <w:rsid w:val="00C45231"/>
    <w:rsid w:val="00C47D50"/>
    <w:rsid w:val="00C50175"/>
    <w:rsid w:val="00C551FF"/>
    <w:rsid w:val="00C6666C"/>
    <w:rsid w:val="00C72833"/>
    <w:rsid w:val="00C80F1D"/>
    <w:rsid w:val="00C81C15"/>
    <w:rsid w:val="00C91962"/>
    <w:rsid w:val="00C93F40"/>
    <w:rsid w:val="00C97077"/>
    <w:rsid w:val="00CA3D0C"/>
    <w:rsid w:val="00CA561D"/>
    <w:rsid w:val="00CB26A2"/>
    <w:rsid w:val="00CC22DC"/>
    <w:rsid w:val="00CE5D50"/>
    <w:rsid w:val="00CF507E"/>
    <w:rsid w:val="00D00263"/>
    <w:rsid w:val="00D05DD8"/>
    <w:rsid w:val="00D139F3"/>
    <w:rsid w:val="00D168E5"/>
    <w:rsid w:val="00D231F5"/>
    <w:rsid w:val="00D23D0E"/>
    <w:rsid w:val="00D25F77"/>
    <w:rsid w:val="00D367EB"/>
    <w:rsid w:val="00D40841"/>
    <w:rsid w:val="00D441D8"/>
    <w:rsid w:val="00D57972"/>
    <w:rsid w:val="00D675A9"/>
    <w:rsid w:val="00D71836"/>
    <w:rsid w:val="00D738D6"/>
    <w:rsid w:val="00D74936"/>
    <w:rsid w:val="00D755EB"/>
    <w:rsid w:val="00D76048"/>
    <w:rsid w:val="00D81F38"/>
    <w:rsid w:val="00D82E6F"/>
    <w:rsid w:val="00D87E00"/>
    <w:rsid w:val="00D9134D"/>
    <w:rsid w:val="00DA7A03"/>
    <w:rsid w:val="00DB1818"/>
    <w:rsid w:val="00DC309B"/>
    <w:rsid w:val="00DC4DA2"/>
    <w:rsid w:val="00DD4C17"/>
    <w:rsid w:val="00DD74A5"/>
    <w:rsid w:val="00DF2B1F"/>
    <w:rsid w:val="00DF62CD"/>
    <w:rsid w:val="00E007F7"/>
    <w:rsid w:val="00E16509"/>
    <w:rsid w:val="00E232F7"/>
    <w:rsid w:val="00E30691"/>
    <w:rsid w:val="00E44582"/>
    <w:rsid w:val="00E47CE7"/>
    <w:rsid w:val="00E53709"/>
    <w:rsid w:val="00E677CB"/>
    <w:rsid w:val="00E77645"/>
    <w:rsid w:val="00E95BBD"/>
    <w:rsid w:val="00EA15B0"/>
    <w:rsid w:val="00EA5EA7"/>
    <w:rsid w:val="00EB2B7A"/>
    <w:rsid w:val="00EB4EAA"/>
    <w:rsid w:val="00EC4A25"/>
    <w:rsid w:val="00EE25BE"/>
    <w:rsid w:val="00EF41CA"/>
    <w:rsid w:val="00EF608C"/>
    <w:rsid w:val="00F025A2"/>
    <w:rsid w:val="00F04712"/>
    <w:rsid w:val="00F13360"/>
    <w:rsid w:val="00F15F57"/>
    <w:rsid w:val="00F22EC7"/>
    <w:rsid w:val="00F325C8"/>
    <w:rsid w:val="00F508CE"/>
    <w:rsid w:val="00F51FDD"/>
    <w:rsid w:val="00F53114"/>
    <w:rsid w:val="00F5461F"/>
    <w:rsid w:val="00F63CCB"/>
    <w:rsid w:val="00F653B8"/>
    <w:rsid w:val="00F71359"/>
    <w:rsid w:val="00F73C09"/>
    <w:rsid w:val="00F76816"/>
    <w:rsid w:val="00F843FA"/>
    <w:rsid w:val="00F9008D"/>
    <w:rsid w:val="00FA1266"/>
    <w:rsid w:val="00FA2602"/>
    <w:rsid w:val="00FC1192"/>
    <w:rsid w:val="00FC60BF"/>
    <w:rsid w:val="00FD1D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0AE6"/>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rFonts w:eastAsiaTheme="minorEastAsia"/>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rPr>
      <w:rFonts w:eastAsiaTheme="minorEastAsia"/>
    </w:rPr>
  </w:style>
  <w:style w:type="paragraph" w:customStyle="1" w:styleId="FP">
    <w:name w:val="FP"/>
    <w:basedOn w:val="a"/>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rPr>
      <w:rFonts w:eastAsiaTheme="minorEastAsia"/>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rPr>
      <w:rFonts w:eastAsiaTheme="minorEastAsia"/>
    </w:rPr>
  </w:style>
  <w:style w:type="paragraph" w:customStyle="1" w:styleId="B3">
    <w:name w:val="B3"/>
    <w:basedOn w:val="a"/>
    <w:pPr>
      <w:ind w:left="1135" w:hanging="284"/>
    </w:pPr>
    <w:rPr>
      <w:rFonts w:eastAsiaTheme="minorEastAsia"/>
    </w:rPr>
  </w:style>
  <w:style w:type="paragraph" w:customStyle="1" w:styleId="B4">
    <w:name w:val="B4"/>
    <w:basedOn w:val="a"/>
    <w:pPr>
      <w:ind w:left="1418" w:hanging="284"/>
    </w:pPr>
    <w:rPr>
      <w:rFonts w:eastAsiaTheme="minorEastAsia"/>
    </w:rPr>
  </w:style>
  <w:style w:type="paragraph" w:customStyle="1" w:styleId="B5">
    <w:name w:val="B5"/>
    <w:basedOn w:val="a"/>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rFonts w:eastAsiaTheme="minorEastAsia"/>
      <w:i/>
      <w:color w:val="0000FF"/>
    </w:rPr>
  </w:style>
  <w:style w:type="paragraph" w:styleId="a5">
    <w:name w:val="Balloon Text"/>
    <w:basedOn w:val="a"/>
    <w:link w:val="a6"/>
    <w:rsid w:val="004F0988"/>
    <w:pPr>
      <w:spacing w:after="0"/>
    </w:pPr>
    <w:rPr>
      <w:rFonts w:ascii="Segoe UI" w:eastAsiaTheme="minorEastAsia"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aa">
    <w:name w:val="Strong"/>
    <w:basedOn w:val="a0"/>
    <w:qFormat/>
    <w:rsid w:val="00D231F5"/>
    <w:rPr>
      <w:b/>
      <w:bCs/>
    </w:rPr>
  </w:style>
  <w:style w:type="character" w:customStyle="1" w:styleId="NOChar">
    <w:name w:val="NO Char"/>
    <w:link w:val="NO"/>
    <w:rsid w:val="00FA2602"/>
    <w:rPr>
      <w:lang w:val="en-GB" w:eastAsia="en-US"/>
    </w:rPr>
  </w:style>
  <w:style w:type="paragraph" w:styleId="ab">
    <w:name w:val="List Paragraph"/>
    <w:basedOn w:val="a"/>
    <w:uiPriority w:val="34"/>
    <w:qFormat/>
    <w:rsid w:val="001437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76945BC5-5B13-48D9-BDC9-735B2A38A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4472</Words>
  <Characters>25497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2</cp:revision>
  <cp:lastPrinted>2019-02-25T14:05:00Z</cp:lastPrinted>
  <dcterms:created xsi:type="dcterms:W3CDTF">2022-10-20T16:03:00Z</dcterms:created>
  <dcterms:modified xsi:type="dcterms:W3CDTF">2022-10-20T16:03:00Z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